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E14" w:rsidRPr="002A0A23" w:rsidRDefault="00013E14">
      <w:pPr>
        <w:rPr>
          <w:sz w:val="6"/>
          <w:szCs w:val="6"/>
        </w:rPr>
      </w:pPr>
    </w:p>
    <w:tbl>
      <w:tblPr>
        <w:tblpPr w:leftFromText="141" w:rightFromText="141" w:vertAnchor="page" w:horzAnchor="margin" w:tblpX="-209" w:tblpY="361"/>
        <w:tblW w:w="9747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9747"/>
      </w:tblGrid>
      <w:tr w:rsidR="00013E14" w:rsidRPr="00EA2ACC" w:rsidTr="00DB6A5A">
        <w:trPr>
          <w:trHeight w:val="1734"/>
        </w:trPr>
        <w:tc>
          <w:tcPr>
            <w:tcW w:w="9747" w:type="dxa"/>
            <w:tcBorders>
              <w:top w:val="dashDotStroked" w:sz="24" w:space="0" w:color="auto"/>
              <w:bottom w:val="dashDotStroked" w:sz="24" w:space="0" w:color="auto"/>
            </w:tcBorders>
          </w:tcPr>
          <w:p w:rsidR="00013E14" w:rsidRDefault="00013E14" w:rsidP="00DB6A5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  <w:sz w:val="20"/>
                <w:szCs w:val="20"/>
              </w:rPr>
            </w:pPr>
          </w:p>
          <w:p w:rsidR="00013E14" w:rsidRPr="00A36CAC" w:rsidRDefault="00013E14" w:rsidP="00DB6A5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</w:rPr>
            </w:pPr>
            <w:r w:rsidRPr="00A36CAC">
              <w:rPr>
                <w:b/>
                <w:sz w:val="22"/>
                <w:szCs w:val="22"/>
              </w:rPr>
              <w:t>Adı Soyadı:</w:t>
            </w:r>
          </w:p>
          <w:p w:rsidR="00013E14" w:rsidRPr="00A36CAC" w:rsidRDefault="00013E14" w:rsidP="00DB6A5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Sınıfı:</w:t>
            </w:r>
            <w:r w:rsidRPr="00A36CAC">
              <w:rPr>
                <w:b/>
                <w:sz w:val="22"/>
                <w:szCs w:val="22"/>
              </w:rPr>
              <w:tab/>
            </w:r>
            <w:r w:rsidRPr="00A36CAC">
              <w:rPr>
                <w:b/>
                <w:sz w:val="22"/>
                <w:szCs w:val="22"/>
              </w:rPr>
              <w:tab/>
              <w:t xml:space="preserve">                                                                                                                                        </w:t>
            </w:r>
          </w:p>
          <w:p w:rsidR="00013E14" w:rsidRPr="00A36CAC" w:rsidRDefault="00013E14" w:rsidP="00DB6A5A">
            <w:pPr>
              <w:tabs>
                <w:tab w:val="left" w:pos="9020"/>
              </w:tabs>
              <w:rPr>
                <w:b/>
              </w:rPr>
            </w:pPr>
            <w:r w:rsidRPr="00A36CAC">
              <w:rPr>
                <w:b/>
                <w:sz w:val="22"/>
                <w:szCs w:val="22"/>
              </w:rPr>
              <w:t xml:space="preserve">No:                                                                                                             </w:t>
            </w:r>
            <w:r>
              <w:rPr>
                <w:b/>
                <w:sz w:val="22"/>
                <w:szCs w:val="22"/>
              </w:rPr>
              <w:t xml:space="preserve">                            </w:t>
            </w:r>
            <w:r w:rsidRPr="00A36CAC">
              <w:rPr>
                <w:b/>
                <w:sz w:val="22"/>
                <w:szCs w:val="22"/>
                <w:u w:val="single"/>
              </w:rPr>
              <w:t>Aldığı Not</w:t>
            </w:r>
          </w:p>
          <w:p w:rsidR="00013E14" w:rsidRPr="00A36CAC" w:rsidRDefault="00013E14" w:rsidP="00DB6A5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201..-201..</w:t>
            </w:r>
            <w:r w:rsidRPr="00A36CAC">
              <w:rPr>
                <w:b/>
                <w:sz w:val="22"/>
                <w:szCs w:val="22"/>
              </w:rPr>
              <w:t xml:space="preserve"> EĞİTİM-ÖĞRETİM YILI</w:t>
            </w:r>
          </w:p>
          <w:p w:rsidR="00013E14" w:rsidRPr="00A36CAC" w:rsidRDefault="00013E14" w:rsidP="00DB6A5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…………….</w:t>
            </w:r>
            <w:r w:rsidRPr="00A36CAC">
              <w:rPr>
                <w:b/>
                <w:sz w:val="22"/>
                <w:szCs w:val="22"/>
              </w:rPr>
              <w:t xml:space="preserve"> ORTAOKULU                                 </w:t>
            </w:r>
          </w:p>
          <w:p w:rsidR="00013E14" w:rsidRPr="00A36CAC" w:rsidRDefault="00013E14" w:rsidP="00DB6A5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6.SINIF FEN BİLİMLERİ</w:t>
            </w:r>
            <w:r w:rsidRPr="00A36CAC">
              <w:rPr>
                <w:b/>
                <w:sz w:val="22"/>
                <w:szCs w:val="22"/>
              </w:rPr>
              <w:t xml:space="preserve"> DERSİ </w:t>
            </w:r>
          </w:p>
          <w:p w:rsidR="00013E14" w:rsidRPr="00A36CAC" w:rsidRDefault="00013E14" w:rsidP="00DB6A5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II</w:t>
            </w:r>
            <w:r w:rsidRPr="00A36CAC">
              <w:rPr>
                <w:b/>
                <w:sz w:val="22"/>
                <w:szCs w:val="22"/>
              </w:rPr>
              <w:t>. DÖNEM I</w:t>
            </w:r>
            <w:r>
              <w:rPr>
                <w:b/>
                <w:sz w:val="22"/>
                <w:szCs w:val="22"/>
              </w:rPr>
              <w:t>I</w:t>
            </w:r>
            <w:r w:rsidRPr="00A36CAC">
              <w:rPr>
                <w:b/>
                <w:sz w:val="22"/>
                <w:szCs w:val="22"/>
              </w:rPr>
              <w:t>. YAZILISI</w:t>
            </w:r>
          </w:p>
          <w:p w:rsidR="00013E14" w:rsidRPr="00EA2ACC" w:rsidRDefault="00013E14" w:rsidP="00DB6A5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13E14" w:rsidRDefault="00013E14">
      <w:pPr>
        <w:sectPr w:rsidR="00013E14" w:rsidSect="00CE146A">
          <w:pgSz w:w="11906" w:h="16838"/>
          <w:pgMar w:top="1701" w:right="1418" w:bottom="1418" w:left="1418" w:header="709" w:footer="709" w:gutter="0"/>
          <w:cols w:space="708"/>
          <w:docGrid w:linePitch="360"/>
        </w:sectPr>
      </w:pPr>
    </w:p>
    <w:p w:rsidR="00013E14" w:rsidRPr="004F58DA" w:rsidRDefault="00013E14" w:rsidP="00DB6A5A">
      <w:pPr>
        <w:rPr>
          <w:b/>
          <w:bCs/>
          <w:sz w:val="22"/>
          <w:szCs w:val="22"/>
        </w:rPr>
      </w:pPr>
      <w:r w:rsidRPr="00AD0524">
        <w:rPr>
          <w:b/>
          <w:sz w:val="22"/>
          <w:szCs w:val="22"/>
        </w:rPr>
        <w:t xml:space="preserve">1)  </w:t>
      </w:r>
      <w:r w:rsidRPr="00AD0524">
        <w:rPr>
          <w:b/>
          <w:bCs/>
          <w:sz w:val="22"/>
          <w:szCs w:val="22"/>
        </w:rPr>
        <w:t>Aşağıdaki doğru-yanlış sorularında parantez içine doğru olanlara “D” yanlış olanlara “Y” harfi koyunuz</w:t>
      </w:r>
      <w:r>
        <w:rPr>
          <w:b/>
          <w:bCs/>
          <w:sz w:val="22"/>
          <w:szCs w:val="22"/>
        </w:rPr>
        <w:t xml:space="preserve"> (2x6=12 puan)</w:t>
      </w:r>
    </w:p>
    <w:p w:rsidR="00013E14" w:rsidRDefault="00013E14" w:rsidP="002A0A23">
      <w:pPr>
        <w:rPr>
          <w:b/>
        </w:rPr>
      </w:pPr>
    </w:p>
    <w:p w:rsidR="00013E14" w:rsidRPr="00DB6A5A" w:rsidRDefault="00013E14" w:rsidP="002A0A23">
      <w:pPr>
        <w:pStyle w:val="ListParagraph"/>
        <w:numPr>
          <w:ilvl w:val="0"/>
          <w:numId w:val="1"/>
        </w:numPr>
        <w:ind w:left="-284" w:right="-58" w:hanging="284"/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r w:rsidRPr="00687990">
        <w:rPr>
          <w:sz w:val="20"/>
          <w:szCs w:val="20"/>
        </w:rPr>
        <w:t xml:space="preserve">   </w:t>
      </w:r>
      <w:r>
        <w:rPr>
          <w:sz w:val="22"/>
          <w:szCs w:val="22"/>
        </w:rPr>
        <w:t xml:space="preserve">   ) Tahta hem ısı hem elektrik yalıtkanıdır.</w:t>
      </w:r>
    </w:p>
    <w:p w:rsidR="00013E14" w:rsidRDefault="00013E14" w:rsidP="002A0A23">
      <w:pPr>
        <w:ind w:left="-284" w:right="-1188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013E14" w:rsidRPr="001A0067" w:rsidRDefault="00013E14" w:rsidP="002A0A23">
      <w:pPr>
        <w:pStyle w:val="ListParagraph"/>
        <w:numPr>
          <w:ilvl w:val="0"/>
          <w:numId w:val="1"/>
        </w:numPr>
        <w:ind w:left="-284" w:right="-1188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   </w:t>
      </w:r>
      <w:r w:rsidRPr="00DB6A5A">
        <w:rPr>
          <w:sz w:val="22"/>
          <w:szCs w:val="22"/>
        </w:rPr>
        <w:t xml:space="preserve">  </w:t>
      </w:r>
      <w:r>
        <w:rPr>
          <w:sz w:val="22"/>
          <w:szCs w:val="22"/>
        </w:rPr>
        <w:t>) Isı, sıcak maddeden soğuk maddeye doğru akar.</w:t>
      </w:r>
    </w:p>
    <w:p w:rsidR="00013E14" w:rsidRDefault="00013E14" w:rsidP="002A0A23">
      <w:pPr>
        <w:ind w:left="-284" w:right="-58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</w:p>
    <w:p w:rsidR="00013E14" w:rsidRDefault="00013E14" w:rsidP="002A0A23">
      <w:pPr>
        <w:pStyle w:val="ListParagraph"/>
        <w:numPr>
          <w:ilvl w:val="0"/>
          <w:numId w:val="1"/>
        </w:numPr>
        <w:ind w:left="-284" w:right="-58" w:hanging="284"/>
        <w:rPr>
          <w:sz w:val="22"/>
          <w:szCs w:val="22"/>
        </w:rPr>
      </w:pPr>
      <w:r>
        <w:rPr>
          <w:sz w:val="22"/>
          <w:szCs w:val="22"/>
        </w:rPr>
        <w:t>(      ) Kömür, petrol ve doğalgaz fosil yakıtlara örnektir.</w:t>
      </w:r>
    </w:p>
    <w:p w:rsidR="00013E14" w:rsidRPr="00DB6A5A" w:rsidRDefault="00013E14" w:rsidP="002A0A23">
      <w:pPr>
        <w:pStyle w:val="ListParagraph"/>
        <w:ind w:left="-284" w:hanging="284"/>
        <w:rPr>
          <w:sz w:val="22"/>
          <w:szCs w:val="22"/>
        </w:rPr>
      </w:pPr>
    </w:p>
    <w:p w:rsidR="00013E14" w:rsidRPr="001A0067" w:rsidRDefault="00013E14" w:rsidP="002A0A23">
      <w:pPr>
        <w:pStyle w:val="ListParagraph"/>
        <w:numPr>
          <w:ilvl w:val="0"/>
          <w:numId w:val="1"/>
        </w:numPr>
        <w:ind w:left="-284" w:right="-58" w:hanging="284"/>
        <w:rPr>
          <w:sz w:val="22"/>
          <w:szCs w:val="22"/>
        </w:rPr>
      </w:pPr>
      <w:r>
        <w:rPr>
          <w:sz w:val="22"/>
          <w:szCs w:val="22"/>
        </w:rPr>
        <w:t xml:space="preserve">( </w:t>
      </w:r>
      <w:r w:rsidRPr="00DB6A5A">
        <w:rPr>
          <w:sz w:val="22"/>
          <w:szCs w:val="22"/>
        </w:rPr>
        <w:t xml:space="preserve">     </w:t>
      </w:r>
      <w:r>
        <w:rPr>
          <w:sz w:val="22"/>
          <w:szCs w:val="22"/>
        </w:rPr>
        <w:t>) Işık, ses, elektrik, ısı birer enerji çeşididir.</w:t>
      </w:r>
    </w:p>
    <w:p w:rsidR="00013E14" w:rsidRPr="00DB6A5A" w:rsidRDefault="00013E14" w:rsidP="002A0A23">
      <w:pPr>
        <w:pStyle w:val="ListParagraph"/>
        <w:ind w:left="-284" w:right="-58" w:hanging="284"/>
        <w:jc w:val="both"/>
        <w:rPr>
          <w:sz w:val="22"/>
          <w:szCs w:val="22"/>
        </w:rPr>
      </w:pPr>
    </w:p>
    <w:p w:rsidR="00013E14" w:rsidRDefault="00013E14" w:rsidP="007168E0">
      <w:pPr>
        <w:pStyle w:val="ListParagraph"/>
        <w:numPr>
          <w:ilvl w:val="0"/>
          <w:numId w:val="1"/>
        </w:numPr>
        <w:ind w:left="-284" w:right="-1188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 </w:t>
      </w:r>
      <w:r w:rsidRPr="00DB6A5A">
        <w:rPr>
          <w:sz w:val="22"/>
          <w:szCs w:val="22"/>
        </w:rPr>
        <w:t xml:space="preserve">     </w:t>
      </w:r>
      <w:r>
        <w:rPr>
          <w:sz w:val="22"/>
          <w:szCs w:val="22"/>
        </w:rPr>
        <w:t>) Tek hücreli canlılar vejetatif üremeyle çoğalır.</w:t>
      </w:r>
    </w:p>
    <w:p w:rsidR="00013E14" w:rsidRPr="007168E0" w:rsidRDefault="00013E14" w:rsidP="007168E0">
      <w:pPr>
        <w:pStyle w:val="ListParagraph"/>
        <w:rPr>
          <w:sz w:val="22"/>
          <w:szCs w:val="22"/>
        </w:rPr>
      </w:pPr>
    </w:p>
    <w:p w:rsidR="00013E14" w:rsidRPr="003B791A" w:rsidRDefault="00013E14" w:rsidP="002A0A23">
      <w:pPr>
        <w:pStyle w:val="ListParagraph"/>
        <w:numPr>
          <w:ilvl w:val="0"/>
          <w:numId w:val="1"/>
        </w:numPr>
        <w:ind w:left="-284" w:right="-1188" w:hanging="284"/>
        <w:jc w:val="both"/>
      </w:pPr>
      <w:r w:rsidRPr="003B791A">
        <w:rPr>
          <w:sz w:val="22"/>
          <w:szCs w:val="22"/>
        </w:rPr>
        <w:t xml:space="preserve">(      ) </w:t>
      </w:r>
      <w:r>
        <w:rPr>
          <w:sz w:val="22"/>
          <w:szCs w:val="22"/>
        </w:rPr>
        <w:t>Kedi, köpek, koyun başkalaşım geçirir.</w:t>
      </w:r>
    </w:p>
    <w:p w:rsidR="00013E14" w:rsidRDefault="00013E14" w:rsidP="002A0A23">
      <w:pPr>
        <w:ind w:left="-284" w:hanging="284"/>
        <w:rPr>
          <w:b/>
        </w:rPr>
      </w:pPr>
    </w:p>
    <w:p w:rsidR="00013E14" w:rsidRPr="002A0A23" w:rsidRDefault="00013E14">
      <w:pPr>
        <w:rPr>
          <w:b/>
          <w:sz w:val="4"/>
          <w:szCs w:val="4"/>
        </w:rPr>
      </w:pPr>
    </w:p>
    <w:p w:rsidR="00013E14" w:rsidRDefault="00013E14" w:rsidP="007C6297">
      <w:pPr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 w:rsidRPr="00AD0524">
        <w:rPr>
          <w:b/>
          <w:sz w:val="22"/>
          <w:szCs w:val="22"/>
        </w:rPr>
        <w:t xml:space="preserve">2) </w:t>
      </w:r>
      <w:r w:rsidRPr="00AD0524">
        <w:rPr>
          <w:b/>
          <w:color w:val="000000"/>
          <w:sz w:val="22"/>
          <w:szCs w:val="22"/>
        </w:rPr>
        <w:t>Aşağıdaki boşlukları kutudaki kelimelerle doldurunuz</w:t>
      </w:r>
      <w:r w:rsidRPr="009C6BAE">
        <w:rPr>
          <w:b/>
          <w:color w:val="000000"/>
          <w:sz w:val="22"/>
          <w:szCs w:val="22"/>
        </w:rPr>
        <w:t xml:space="preserve"> (</w:t>
      </w:r>
      <w:r>
        <w:rPr>
          <w:b/>
          <w:color w:val="000000"/>
          <w:sz w:val="22"/>
          <w:szCs w:val="22"/>
        </w:rPr>
        <w:t xml:space="preserve">  2x 7 = 14</w:t>
      </w:r>
      <w:r w:rsidRPr="009C6BAE">
        <w:rPr>
          <w:b/>
          <w:color w:val="000000"/>
          <w:sz w:val="22"/>
          <w:szCs w:val="22"/>
        </w:rPr>
        <w:t xml:space="preserve"> puan)</w:t>
      </w:r>
    </w:p>
    <w:p w:rsidR="00013E14" w:rsidRDefault="00013E14">
      <w:pPr>
        <w:rPr>
          <w:b/>
          <w:color w:val="000000"/>
          <w:sz w:val="22"/>
          <w:szCs w:val="22"/>
        </w:rPr>
      </w:pPr>
      <w:r>
        <w:rPr>
          <w:noProof/>
        </w:rPr>
        <w:pict>
          <v:roundrect id="_x0000_s1026" style="position:absolute;margin-left:-14.65pt;margin-top:3.95pt;width:249.75pt;height:34.95pt;z-index:251654656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26" inset="0,0,0,0">
              <w:txbxContent>
                <w:p w:rsidR="00013E14" w:rsidRDefault="00013E14" w:rsidP="007C6297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 xml:space="preserve">   Yenilenebilir   – ısı yalıtımı – konveksiyon</w:t>
                  </w:r>
                </w:p>
                <w:p w:rsidR="00013E14" w:rsidRPr="009C6BAE" w:rsidRDefault="00013E14" w:rsidP="007C6297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 xml:space="preserve">Tozlaşma – iletken madde  – termometre – zigot </w:t>
                  </w:r>
                </w:p>
              </w:txbxContent>
            </v:textbox>
          </v:roundrect>
        </w:pict>
      </w:r>
    </w:p>
    <w:p w:rsidR="00013E14" w:rsidRDefault="00013E14">
      <w:pPr>
        <w:rPr>
          <w:b/>
          <w:color w:val="000000"/>
          <w:sz w:val="22"/>
          <w:szCs w:val="22"/>
        </w:rPr>
      </w:pPr>
    </w:p>
    <w:p w:rsidR="00013E14" w:rsidRDefault="00013E14">
      <w:pPr>
        <w:rPr>
          <w:b/>
          <w:color w:val="000000"/>
          <w:sz w:val="22"/>
          <w:szCs w:val="22"/>
        </w:rPr>
      </w:pPr>
    </w:p>
    <w:p w:rsidR="00013E14" w:rsidRDefault="00013E14">
      <w:pPr>
        <w:rPr>
          <w:b/>
        </w:rPr>
      </w:pPr>
    </w:p>
    <w:p w:rsidR="00013E14" w:rsidRDefault="00013E14" w:rsidP="007C6297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Sıcaklık  …………………..…...  ile ölçülür. </w:t>
      </w:r>
    </w:p>
    <w:p w:rsidR="00013E14" w:rsidRDefault="00013E14" w:rsidP="007C6297">
      <w:pPr>
        <w:rPr>
          <w:bCs/>
          <w:sz w:val="22"/>
          <w:szCs w:val="22"/>
        </w:rPr>
      </w:pPr>
    </w:p>
    <w:p w:rsidR="00013E14" w:rsidRPr="005A2DCA" w:rsidRDefault="00013E14" w:rsidP="007C6297">
      <w:pPr>
        <w:ind w:left="360"/>
        <w:rPr>
          <w:bCs/>
          <w:sz w:val="6"/>
          <w:szCs w:val="6"/>
        </w:rPr>
      </w:pPr>
    </w:p>
    <w:p w:rsidR="00013E14" w:rsidRDefault="00013E14" w:rsidP="007C6297">
      <w:pPr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Sperm ve yumurtanın birleşmesi sonucu oluşan yeni canlıya  ……………………….  denir.</w:t>
      </w:r>
    </w:p>
    <w:p w:rsidR="00013E14" w:rsidRDefault="00013E14" w:rsidP="007C6297">
      <w:pPr>
        <w:ind w:left="360"/>
        <w:rPr>
          <w:sz w:val="22"/>
          <w:szCs w:val="22"/>
        </w:rPr>
      </w:pPr>
    </w:p>
    <w:p w:rsidR="00013E14" w:rsidRDefault="00013E14" w:rsidP="007C6297">
      <w:pPr>
        <w:ind w:left="360"/>
        <w:rPr>
          <w:sz w:val="22"/>
          <w:szCs w:val="22"/>
        </w:rPr>
      </w:pPr>
    </w:p>
    <w:p w:rsidR="00013E14" w:rsidRDefault="00013E14" w:rsidP="007C6297">
      <w:pPr>
        <w:numPr>
          <w:ilvl w:val="0"/>
          <w:numId w:val="4"/>
        </w:numPr>
        <w:tabs>
          <w:tab w:val="num" w:pos="450"/>
        </w:tabs>
        <w:rPr>
          <w:sz w:val="22"/>
          <w:szCs w:val="22"/>
        </w:rPr>
      </w:pPr>
      <w:r>
        <w:rPr>
          <w:sz w:val="22"/>
          <w:szCs w:val="22"/>
        </w:rPr>
        <w:t>Jeotermal, Güneş enerjisi, Rüzgar enerjisi   ………………………..  enerji kaynaklarıdır.</w:t>
      </w:r>
    </w:p>
    <w:p w:rsidR="00013E14" w:rsidRDefault="00013E14" w:rsidP="007C6297">
      <w:pPr>
        <w:tabs>
          <w:tab w:val="num" w:pos="450"/>
        </w:tabs>
        <w:jc w:val="both"/>
        <w:rPr>
          <w:sz w:val="22"/>
          <w:szCs w:val="22"/>
        </w:rPr>
      </w:pPr>
    </w:p>
    <w:p w:rsidR="00013E14" w:rsidRPr="00412E1F" w:rsidRDefault="00013E14" w:rsidP="007C6297">
      <w:pPr>
        <w:tabs>
          <w:tab w:val="num" w:pos="450"/>
        </w:tabs>
        <w:jc w:val="both"/>
        <w:rPr>
          <w:sz w:val="22"/>
          <w:szCs w:val="22"/>
        </w:rPr>
      </w:pPr>
    </w:p>
    <w:p w:rsidR="00013E14" w:rsidRPr="00412E1F" w:rsidRDefault="00013E14" w:rsidP="006B4A67">
      <w:pPr>
        <w:numPr>
          <w:ilvl w:val="0"/>
          <w:numId w:val="4"/>
        </w:numPr>
        <w:tabs>
          <w:tab w:val="num" w:pos="450"/>
        </w:tabs>
        <w:rPr>
          <w:sz w:val="22"/>
          <w:szCs w:val="22"/>
        </w:rPr>
      </w:pPr>
      <w:r>
        <w:rPr>
          <w:sz w:val="22"/>
          <w:szCs w:val="22"/>
        </w:rPr>
        <w:t>Yağmur, rüzgar, arılar, böcekler gibi çeşitli etmenlerle polenlerin  dişicik tepesine taşınmasına  ………………</w:t>
      </w:r>
      <w:r w:rsidRPr="00412E1F">
        <w:rPr>
          <w:sz w:val="22"/>
          <w:szCs w:val="22"/>
        </w:rPr>
        <w:t>.…</w:t>
      </w:r>
      <w:r>
        <w:rPr>
          <w:sz w:val="22"/>
          <w:szCs w:val="22"/>
        </w:rPr>
        <w:t>.  denir.</w:t>
      </w:r>
    </w:p>
    <w:p w:rsidR="00013E14" w:rsidRDefault="00013E14" w:rsidP="007C6297">
      <w:pPr>
        <w:tabs>
          <w:tab w:val="num" w:pos="450"/>
        </w:tabs>
        <w:ind w:left="360"/>
        <w:jc w:val="both"/>
        <w:rPr>
          <w:sz w:val="22"/>
          <w:szCs w:val="22"/>
        </w:rPr>
      </w:pPr>
    </w:p>
    <w:p w:rsidR="00013E14" w:rsidRDefault="00013E14" w:rsidP="007C6297">
      <w:pPr>
        <w:tabs>
          <w:tab w:val="num" w:pos="450"/>
        </w:tabs>
        <w:ind w:left="360"/>
        <w:jc w:val="both"/>
        <w:rPr>
          <w:sz w:val="22"/>
          <w:szCs w:val="22"/>
        </w:rPr>
      </w:pPr>
    </w:p>
    <w:p w:rsidR="00013E14" w:rsidRPr="005A2DCA" w:rsidRDefault="00013E14" w:rsidP="007C6297">
      <w:pPr>
        <w:tabs>
          <w:tab w:val="num" w:pos="450"/>
        </w:tabs>
        <w:ind w:left="360"/>
        <w:jc w:val="both"/>
        <w:rPr>
          <w:sz w:val="8"/>
          <w:szCs w:val="8"/>
        </w:rPr>
      </w:pPr>
    </w:p>
    <w:p w:rsidR="00013E14" w:rsidRDefault="00013E14" w:rsidP="007C6297">
      <w:pPr>
        <w:numPr>
          <w:ilvl w:val="0"/>
          <w:numId w:val="4"/>
        </w:numPr>
        <w:tabs>
          <w:tab w:val="num" w:pos="450"/>
        </w:tabs>
        <w:rPr>
          <w:sz w:val="22"/>
          <w:szCs w:val="22"/>
        </w:rPr>
      </w:pPr>
      <w:r>
        <w:rPr>
          <w:sz w:val="22"/>
          <w:szCs w:val="22"/>
        </w:rPr>
        <w:t>Isının bir yerden başka bir yere geçişini engelleme ya da yavaşlatma işlemine  ……………………… denir.</w:t>
      </w:r>
    </w:p>
    <w:p w:rsidR="00013E14" w:rsidRDefault="00013E14" w:rsidP="002A0A23">
      <w:pPr>
        <w:tabs>
          <w:tab w:val="num" w:pos="450"/>
        </w:tabs>
        <w:ind w:left="360"/>
        <w:rPr>
          <w:sz w:val="22"/>
          <w:szCs w:val="22"/>
        </w:rPr>
      </w:pPr>
    </w:p>
    <w:p w:rsidR="00013E14" w:rsidRDefault="00013E14" w:rsidP="002A0A23">
      <w:pPr>
        <w:numPr>
          <w:ilvl w:val="0"/>
          <w:numId w:val="4"/>
        </w:numPr>
        <w:tabs>
          <w:tab w:val="num" w:pos="450"/>
        </w:tabs>
        <w:rPr>
          <w:sz w:val="22"/>
          <w:szCs w:val="22"/>
        </w:rPr>
      </w:pPr>
      <w:r>
        <w:rPr>
          <w:sz w:val="22"/>
          <w:szCs w:val="22"/>
        </w:rPr>
        <w:t>Sıcak olan sıvı ve gaz tanecikler ile soğuk sıvı ve gaz taneciklerin yer değiştirmesi şeklindeki ısının yayılma yoluna ………………………  denir.</w:t>
      </w:r>
    </w:p>
    <w:p w:rsidR="00013E14" w:rsidRDefault="00013E14" w:rsidP="002A0A23">
      <w:pPr>
        <w:pStyle w:val="ListParagraph"/>
        <w:rPr>
          <w:sz w:val="22"/>
          <w:szCs w:val="22"/>
        </w:rPr>
      </w:pPr>
    </w:p>
    <w:p w:rsidR="00013E14" w:rsidRDefault="00013E14" w:rsidP="002A0A23">
      <w:pPr>
        <w:numPr>
          <w:ilvl w:val="0"/>
          <w:numId w:val="4"/>
        </w:numPr>
        <w:tabs>
          <w:tab w:val="num" w:pos="450"/>
        </w:tabs>
        <w:rPr>
          <w:sz w:val="22"/>
          <w:szCs w:val="22"/>
        </w:rPr>
      </w:pPr>
      <w:r>
        <w:rPr>
          <w:sz w:val="22"/>
          <w:szCs w:val="22"/>
        </w:rPr>
        <w:t>Elektrik enerjisini bir yerden bir yere kolay ve hızlı taşıyan maddelere  ……………………..….. denir.</w:t>
      </w:r>
    </w:p>
    <w:p w:rsidR="00013E14" w:rsidRDefault="00013E14">
      <w:pPr>
        <w:rPr>
          <w:rFonts w:ascii="Arial" w:hAnsi="Arial" w:cs="Arial"/>
          <w:b/>
          <w:sz w:val="18"/>
          <w:szCs w:val="18"/>
        </w:rPr>
      </w:pPr>
      <w:r>
        <w:rPr>
          <w:b/>
        </w:rPr>
        <w:t xml:space="preserve">3) </w:t>
      </w:r>
      <w:r w:rsidRPr="00AD0524">
        <w:rPr>
          <w:b/>
          <w:sz w:val="22"/>
          <w:szCs w:val="22"/>
        </w:rPr>
        <w:t>Aşağıdaki tabloda verilen olaylarda ısının yayılma yolların</w:t>
      </w:r>
      <w:r>
        <w:rPr>
          <w:b/>
          <w:sz w:val="22"/>
          <w:szCs w:val="22"/>
        </w:rPr>
        <w:t>ı “X” ile işaretleyiniz (10 puan</w:t>
      </w:r>
      <w:r w:rsidRPr="00AD0524">
        <w:rPr>
          <w:b/>
          <w:sz w:val="22"/>
          <w:szCs w:val="22"/>
        </w:rPr>
        <w:t>)</w:t>
      </w:r>
    </w:p>
    <w:p w:rsidR="00013E14" w:rsidRPr="00AD0524" w:rsidRDefault="00013E14">
      <w:pPr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5"/>
        <w:gridCol w:w="845"/>
        <w:gridCol w:w="1439"/>
        <w:gridCol w:w="779"/>
      </w:tblGrid>
      <w:tr w:rsidR="00013E14" w:rsidRPr="00E07DE6" w:rsidTr="00AD0524">
        <w:trPr>
          <w:trHeight w:val="170"/>
        </w:trPr>
        <w:tc>
          <w:tcPr>
            <w:tcW w:w="1968" w:type="pct"/>
          </w:tcPr>
          <w:p w:rsidR="00013E14" w:rsidRPr="00AD0524" w:rsidRDefault="00013E14" w:rsidP="003F3F7B">
            <w:pPr>
              <w:jc w:val="both"/>
              <w:rPr>
                <w:b/>
              </w:rPr>
            </w:pPr>
            <w:r w:rsidRPr="00AD0524">
              <w:rPr>
                <w:b/>
                <w:sz w:val="22"/>
                <w:szCs w:val="22"/>
              </w:rPr>
              <w:t>Olay</w:t>
            </w:r>
          </w:p>
        </w:tc>
        <w:tc>
          <w:tcPr>
            <w:tcW w:w="909" w:type="pct"/>
          </w:tcPr>
          <w:p w:rsidR="00013E14" w:rsidRPr="00AD0524" w:rsidRDefault="00013E14" w:rsidP="003F3F7B">
            <w:pPr>
              <w:jc w:val="both"/>
              <w:rPr>
                <w:b/>
              </w:rPr>
            </w:pPr>
            <w:r w:rsidRPr="00AD0524">
              <w:rPr>
                <w:b/>
                <w:sz w:val="22"/>
                <w:szCs w:val="22"/>
              </w:rPr>
              <w:t>Işıma</w:t>
            </w:r>
          </w:p>
        </w:tc>
        <w:tc>
          <w:tcPr>
            <w:tcW w:w="1355" w:type="pct"/>
          </w:tcPr>
          <w:p w:rsidR="00013E14" w:rsidRPr="00AD0524" w:rsidRDefault="00013E14" w:rsidP="003F3F7B">
            <w:pPr>
              <w:jc w:val="both"/>
              <w:rPr>
                <w:b/>
              </w:rPr>
            </w:pPr>
            <w:r w:rsidRPr="00AD0524">
              <w:rPr>
                <w:b/>
                <w:sz w:val="22"/>
                <w:szCs w:val="22"/>
              </w:rPr>
              <w:t>Konveksiyon</w:t>
            </w:r>
          </w:p>
        </w:tc>
        <w:tc>
          <w:tcPr>
            <w:tcW w:w="768" w:type="pct"/>
          </w:tcPr>
          <w:p w:rsidR="00013E14" w:rsidRPr="00AD0524" w:rsidRDefault="00013E14" w:rsidP="003F3F7B">
            <w:pPr>
              <w:jc w:val="both"/>
              <w:rPr>
                <w:b/>
              </w:rPr>
            </w:pPr>
            <w:r w:rsidRPr="00AD0524">
              <w:rPr>
                <w:b/>
                <w:sz w:val="22"/>
                <w:szCs w:val="22"/>
              </w:rPr>
              <w:t>İletim</w:t>
            </w:r>
          </w:p>
        </w:tc>
      </w:tr>
      <w:tr w:rsidR="00013E14" w:rsidRPr="00E07DE6" w:rsidTr="00AD0524">
        <w:trPr>
          <w:trHeight w:val="364"/>
        </w:trPr>
        <w:tc>
          <w:tcPr>
            <w:tcW w:w="1968" w:type="pct"/>
          </w:tcPr>
          <w:p w:rsidR="00013E14" w:rsidRPr="00AD0524" w:rsidRDefault="00013E14" w:rsidP="00AD0524">
            <w:r w:rsidRPr="00AD0524">
              <w:rPr>
                <w:sz w:val="22"/>
                <w:szCs w:val="22"/>
              </w:rPr>
              <w:t>Güneşe bırakılan bardak içindeki suyun ısınması</w:t>
            </w:r>
          </w:p>
        </w:tc>
        <w:tc>
          <w:tcPr>
            <w:tcW w:w="909" w:type="pct"/>
          </w:tcPr>
          <w:p w:rsidR="00013E14" w:rsidRPr="00E07DE6" w:rsidRDefault="00013E14" w:rsidP="003F3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pct"/>
          </w:tcPr>
          <w:p w:rsidR="00013E14" w:rsidRPr="00E07DE6" w:rsidRDefault="00013E14" w:rsidP="003F3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8" w:type="pct"/>
          </w:tcPr>
          <w:p w:rsidR="00013E14" w:rsidRPr="00E07DE6" w:rsidRDefault="00013E14" w:rsidP="003F3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3E14" w:rsidRPr="00E07DE6" w:rsidTr="00AD0524">
        <w:trPr>
          <w:trHeight w:val="351"/>
        </w:trPr>
        <w:tc>
          <w:tcPr>
            <w:tcW w:w="1968" w:type="pct"/>
          </w:tcPr>
          <w:p w:rsidR="00013E14" w:rsidRPr="00AD0524" w:rsidRDefault="00013E14" w:rsidP="00AD0524">
            <w:r w:rsidRPr="00AD0524">
              <w:rPr>
                <w:sz w:val="22"/>
                <w:szCs w:val="22"/>
              </w:rPr>
              <w:t>Su içine bırakılan buzun suyu soğutması</w:t>
            </w:r>
          </w:p>
        </w:tc>
        <w:tc>
          <w:tcPr>
            <w:tcW w:w="909" w:type="pct"/>
          </w:tcPr>
          <w:p w:rsidR="00013E14" w:rsidRPr="00E07DE6" w:rsidRDefault="00013E14" w:rsidP="003F3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pct"/>
          </w:tcPr>
          <w:p w:rsidR="00013E14" w:rsidRPr="00E07DE6" w:rsidRDefault="00013E14" w:rsidP="003F3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8" w:type="pct"/>
          </w:tcPr>
          <w:p w:rsidR="00013E14" w:rsidRPr="00E07DE6" w:rsidRDefault="00013E14" w:rsidP="003F3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3E14" w:rsidRPr="00E07DE6" w:rsidTr="00AD0524">
        <w:trPr>
          <w:trHeight w:val="364"/>
        </w:trPr>
        <w:tc>
          <w:tcPr>
            <w:tcW w:w="1968" w:type="pct"/>
          </w:tcPr>
          <w:p w:rsidR="00013E14" w:rsidRPr="00AD0524" w:rsidRDefault="00013E14" w:rsidP="00AD0524">
            <w:r>
              <w:rPr>
                <w:sz w:val="22"/>
                <w:szCs w:val="22"/>
              </w:rPr>
              <w:t>Güneşli günde arabanın</w:t>
            </w:r>
            <w:r w:rsidRPr="00AD0524">
              <w:rPr>
                <w:sz w:val="22"/>
                <w:szCs w:val="22"/>
              </w:rPr>
              <w:t xml:space="preserve"> içinin ısınması</w:t>
            </w:r>
          </w:p>
        </w:tc>
        <w:tc>
          <w:tcPr>
            <w:tcW w:w="909" w:type="pct"/>
          </w:tcPr>
          <w:p w:rsidR="00013E14" w:rsidRPr="00E07DE6" w:rsidRDefault="00013E14" w:rsidP="003F3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pct"/>
          </w:tcPr>
          <w:p w:rsidR="00013E14" w:rsidRPr="00E07DE6" w:rsidRDefault="00013E14" w:rsidP="003F3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8" w:type="pct"/>
          </w:tcPr>
          <w:p w:rsidR="00013E14" w:rsidRPr="00E07DE6" w:rsidRDefault="00013E14" w:rsidP="003F3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3E14" w:rsidRPr="00E07DE6" w:rsidTr="00AD0524">
        <w:trPr>
          <w:trHeight w:val="533"/>
        </w:trPr>
        <w:tc>
          <w:tcPr>
            <w:tcW w:w="1968" w:type="pct"/>
          </w:tcPr>
          <w:p w:rsidR="00013E14" w:rsidRPr="00AD0524" w:rsidRDefault="00013E14" w:rsidP="00AD0524">
            <w:r w:rsidRPr="00AD0524">
              <w:rPr>
                <w:sz w:val="22"/>
                <w:szCs w:val="22"/>
              </w:rPr>
              <w:t>Bakır telin bir ucu ısıtıldığında diğer ucunun da ısınması</w:t>
            </w:r>
          </w:p>
        </w:tc>
        <w:tc>
          <w:tcPr>
            <w:tcW w:w="909" w:type="pct"/>
          </w:tcPr>
          <w:p w:rsidR="00013E14" w:rsidRPr="00E07DE6" w:rsidRDefault="00013E14" w:rsidP="003F3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pct"/>
          </w:tcPr>
          <w:p w:rsidR="00013E14" w:rsidRPr="00E07DE6" w:rsidRDefault="00013E14" w:rsidP="003F3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8" w:type="pct"/>
          </w:tcPr>
          <w:p w:rsidR="00013E14" w:rsidRPr="00E07DE6" w:rsidRDefault="00013E14" w:rsidP="003F3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3E14" w:rsidRPr="00E07DE6" w:rsidTr="00AD0524">
        <w:trPr>
          <w:trHeight w:val="351"/>
        </w:trPr>
        <w:tc>
          <w:tcPr>
            <w:tcW w:w="1968" w:type="pct"/>
          </w:tcPr>
          <w:p w:rsidR="00013E14" w:rsidRPr="00AD0524" w:rsidRDefault="00013E14" w:rsidP="00AD0524">
            <w:r w:rsidRPr="00AD0524">
              <w:rPr>
                <w:sz w:val="22"/>
                <w:szCs w:val="22"/>
              </w:rPr>
              <w:t>Kaloriferle odanın ısınması</w:t>
            </w:r>
          </w:p>
        </w:tc>
        <w:tc>
          <w:tcPr>
            <w:tcW w:w="909" w:type="pct"/>
          </w:tcPr>
          <w:p w:rsidR="00013E14" w:rsidRPr="00E07DE6" w:rsidRDefault="00013E14" w:rsidP="003F3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13E14" w:rsidRPr="00E07DE6" w:rsidRDefault="00013E14" w:rsidP="003F3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pct"/>
          </w:tcPr>
          <w:p w:rsidR="00013E14" w:rsidRPr="00E07DE6" w:rsidRDefault="00013E14" w:rsidP="003F3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8" w:type="pct"/>
          </w:tcPr>
          <w:p w:rsidR="00013E14" w:rsidRPr="00E07DE6" w:rsidRDefault="00013E14" w:rsidP="003F3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  <w:color w:val="000000"/>
          <w:sz w:val="22"/>
          <w:szCs w:val="22"/>
        </w:rPr>
      </w:pPr>
      <w:r>
        <w:rPr>
          <w:b/>
        </w:rPr>
        <w:t xml:space="preserve">4) </w:t>
      </w:r>
      <w:r w:rsidRPr="00975FF7">
        <w:rPr>
          <w:b/>
          <w:bCs/>
          <w:sz w:val="22"/>
          <w:szCs w:val="22"/>
        </w:rPr>
        <w:t xml:space="preserve">Aşağıdaki tabloyu </w:t>
      </w:r>
      <w:r>
        <w:rPr>
          <w:b/>
          <w:bCs/>
          <w:sz w:val="22"/>
          <w:szCs w:val="22"/>
        </w:rPr>
        <w:t xml:space="preserve">elektrik enerjisini iletme bakımından </w:t>
      </w:r>
      <w:r w:rsidRPr="00975FF7">
        <w:rPr>
          <w:b/>
          <w:bCs/>
          <w:sz w:val="22"/>
          <w:szCs w:val="22"/>
        </w:rPr>
        <w:t>bakır tel örneği</w:t>
      </w:r>
      <w:r>
        <w:rPr>
          <w:b/>
          <w:bCs/>
          <w:sz w:val="22"/>
          <w:szCs w:val="22"/>
        </w:rPr>
        <w:t xml:space="preserve"> gibi doldurunuz</w:t>
      </w:r>
      <w:r>
        <w:rPr>
          <w:b/>
          <w:color w:val="000000"/>
          <w:sz w:val="22"/>
          <w:szCs w:val="22"/>
        </w:rPr>
        <w:t>(10p</w:t>
      </w:r>
      <w:r w:rsidRPr="00975FF7">
        <w:rPr>
          <w:b/>
          <w:color w:val="000000"/>
          <w:sz w:val="22"/>
          <w:szCs w:val="22"/>
        </w:rPr>
        <w:t>)</w:t>
      </w:r>
    </w:p>
    <w:p w:rsidR="00013E14" w:rsidRDefault="00013E14">
      <w:pPr>
        <w:rPr>
          <w:b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6"/>
        <w:gridCol w:w="1562"/>
        <w:gridCol w:w="1312"/>
      </w:tblGrid>
      <w:tr w:rsidR="00013E14" w:rsidRPr="00EA2ACC" w:rsidTr="003F3F7B">
        <w:trPr>
          <w:jc w:val="center"/>
        </w:trPr>
        <w:tc>
          <w:tcPr>
            <w:tcW w:w="1980" w:type="dxa"/>
          </w:tcPr>
          <w:p w:rsidR="00013E14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975FF7">
              <w:rPr>
                <w:b/>
                <w:iCs/>
                <w:sz w:val="22"/>
                <w:szCs w:val="22"/>
              </w:rPr>
              <w:t xml:space="preserve">Maddenin </w:t>
            </w:r>
          </w:p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iCs/>
                <w:sz w:val="22"/>
                <w:szCs w:val="22"/>
              </w:rPr>
              <w:t>C</w:t>
            </w:r>
            <w:r w:rsidRPr="00975FF7">
              <w:rPr>
                <w:b/>
                <w:iCs/>
                <w:sz w:val="22"/>
                <w:szCs w:val="22"/>
              </w:rPr>
              <w:t>insi</w:t>
            </w:r>
          </w:p>
        </w:tc>
        <w:tc>
          <w:tcPr>
            <w:tcW w:w="1566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75FF7">
              <w:rPr>
                <w:b/>
                <w:iCs/>
                <w:sz w:val="22"/>
                <w:szCs w:val="22"/>
              </w:rPr>
              <w:t>İletken</w:t>
            </w:r>
            <w:r>
              <w:rPr>
                <w:b/>
                <w:iCs/>
                <w:sz w:val="22"/>
                <w:szCs w:val="22"/>
              </w:rPr>
              <w:t xml:space="preserve"> Madde</w:t>
            </w:r>
          </w:p>
        </w:tc>
        <w:tc>
          <w:tcPr>
            <w:tcW w:w="1314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75FF7">
              <w:rPr>
                <w:b/>
                <w:iCs/>
                <w:sz w:val="22"/>
                <w:szCs w:val="22"/>
              </w:rPr>
              <w:t>Yalıtkan</w:t>
            </w:r>
            <w:r>
              <w:rPr>
                <w:b/>
                <w:iCs/>
                <w:sz w:val="22"/>
                <w:szCs w:val="22"/>
              </w:rPr>
              <w:t xml:space="preserve"> Madde</w:t>
            </w:r>
          </w:p>
        </w:tc>
      </w:tr>
      <w:tr w:rsidR="00013E14" w:rsidRPr="00EA2ACC" w:rsidTr="003F3F7B">
        <w:trPr>
          <w:jc w:val="center"/>
        </w:trPr>
        <w:tc>
          <w:tcPr>
            <w:tcW w:w="1980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5FF7">
              <w:rPr>
                <w:color w:val="000000"/>
                <w:sz w:val="22"/>
                <w:szCs w:val="22"/>
              </w:rPr>
              <w:t>Bakır tel</w:t>
            </w:r>
          </w:p>
        </w:tc>
        <w:tc>
          <w:tcPr>
            <w:tcW w:w="1566" w:type="dxa"/>
          </w:tcPr>
          <w:p w:rsidR="00013E14" w:rsidRPr="00DB6A5A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B6A5A">
              <w:rPr>
                <w:b/>
                <w:color w:val="000000"/>
                <w:sz w:val="22"/>
                <w:szCs w:val="22"/>
              </w:rPr>
              <w:t>X</w:t>
            </w:r>
          </w:p>
        </w:tc>
        <w:tc>
          <w:tcPr>
            <w:tcW w:w="1314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013E14" w:rsidRPr="00EA2ACC" w:rsidTr="003F3F7B">
        <w:trPr>
          <w:jc w:val="center"/>
        </w:trPr>
        <w:tc>
          <w:tcPr>
            <w:tcW w:w="1980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sz w:val="22"/>
                <w:szCs w:val="22"/>
              </w:rPr>
              <w:t>Demir ç</w:t>
            </w:r>
            <w:r w:rsidRPr="00975FF7">
              <w:rPr>
                <w:sz w:val="22"/>
                <w:szCs w:val="22"/>
              </w:rPr>
              <w:t>ivi</w:t>
            </w:r>
          </w:p>
        </w:tc>
        <w:tc>
          <w:tcPr>
            <w:tcW w:w="1566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14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013E14" w:rsidRPr="00EA2ACC" w:rsidTr="003F3F7B">
        <w:trPr>
          <w:jc w:val="center"/>
        </w:trPr>
        <w:tc>
          <w:tcPr>
            <w:tcW w:w="1980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75FF7">
              <w:rPr>
                <w:sz w:val="22"/>
                <w:szCs w:val="22"/>
              </w:rPr>
              <w:t>Tuzlu su</w:t>
            </w:r>
          </w:p>
        </w:tc>
        <w:tc>
          <w:tcPr>
            <w:tcW w:w="1566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14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013E14" w:rsidRPr="00EA2ACC" w:rsidTr="003F3F7B">
        <w:trPr>
          <w:jc w:val="center"/>
        </w:trPr>
        <w:tc>
          <w:tcPr>
            <w:tcW w:w="1980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75FF7">
              <w:rPr>
                <w:sz w:val="22"/>
                <w:szCs w:val="22"/>
              </w:rPr>
              <w:t>Şekerli su</w:t>
            </w:r>
          </w:p>
        </w:tc>
        <w:tc>
          <w:tcPr>
            <w:tcW w:w="1566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14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013E14" w:rsidRPr="00EA2ACC" w:rsidTr="003F3F7B">
        <w:trPr>
          <w:jc w:val="center"/>
        </w:trPr>
        <w:tc>
          <w:tcPr>
            <w:tcW w:w="1980" w:type="dxa"/>
          </w:tcPr>
          <w:p w:rsidR="00013E14" w:rsidRPr="00975FF7" w:rsidRDefault="00013E14" w:rsidP="003F3F7B">
            <w:pPr>
              <w:jc w:val="center"/>
            </w:pPr>
            <w:r w:rsidRPr="00975FF7">
              <w:rPr>
                <w:sz w:val="22"/>
                <w:szCs w:val="22"/>
              </w:rPr>
              <w:t>Limonlu Su</w:t>
            </w:r>
          </w:p>
        </w:tc>
        <w:tc>
          <w:tcPr>
            <w:tcW w:w="1566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14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013E14" w:rsidRPr="00EA2ACC" w:rsidTr="003F3F7B">
        <w:trPr>
          <w:jc w:val="center"/>
        </w:trPr>
        <w:tc>
          <w:tcPr>
            <w:tcW w:w="1980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75FF7">
              <w:rPr>
                <w:sz w:val="22"/>
                <w:szCs w:val="22"/>
              </w:rPr>
              <w:t>Tahta</w:t>
            </w:r>
          </w:p>
        </w:tc>
        <w:tc>
          <w:tcPr>
            <w:tcW w:w="1566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14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013E14" w:rsidRPr="00EA2ACC" w:rsidTr="003F3F7B">
        <w:trPr>
          <w:jc w:val="center"/>
        </w:trPr>
        <w:tc>
          <w:tcPr>
            <w:tcW w:w="1980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sz w:val="22"/>
                <w:szCs w:val="22"/>
              </w:rPr>
              <w:t>Hava</w:t>
            </w:r>
          </w:p>
        </w:tc>
        <w:tc>
          <w:tcPr>
            <w:tcW w:w="1566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14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013E14" w:rsidRPr="00EA2ACC" w:rsidTr="003F3F7B">
        <w:trPr>
          <w:jc w:val="center"/>
        </w:trPr>
        <w:tc>
          <w:tcPr>
            <w:tcW w:w="1980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75FF7">
              <w:rPr>
                <w:sz w:val="22"/>
                <w:szCs w:val="22"/>
              </w:rPr>
              <w:t>Plastik</w:t>
            </w:r>
          </w:p>
        </w:tc>
        <w:tc>
          <w:tcPr>
            <w:tcW w:w="1566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14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013E14" w:rsidRPr="00EA2ACC" w:rsidTr="003F3F7B">
        <w:trPr>
          <w:jc w:val="center"/>
        </w:trPr>
        <w:tc>
          <w:tcPr>
            <w:tcW w:w="1980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75FF7">
              <w:rPr>
                <w:sz w:val="22"/>
                <w:szCs w:val="22"/>
              </w:rPr>
              <w:t>Kağıt</w:t>
            </w:r>
          </w:p>
        </w:tc>
        <w:tc>
          <w:tcPr>
            <w:tcW w:w="1566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14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013E14" w:rsidRPr="00EA2ACC" w:rsidTr="003F3F7B">
        <w:trPr>
          <w:trHeight w:val="231"/>
          <w:jc w:val="center"/>
        </w:trPr>
        <w:tc>
          <w:tcPr>
            <w:tcW w:w="1980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sz w:val="22"/>
                <w:szCs w:val="22"/>
              </w:rPr>
              <w:t>Islak tahta</w:t>
            </w:r>
          </w:p>
        </w:tc>
        <w:tc>
          <w:tcPr>
            <w:tcW w:w="1566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14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013E14" w:rsidRPr="00EA2ACC" w:rsidTr="003F3F7B">
        <w:trPr>
          <w:trHeight w:val="231"/>
          <w:jc w:val="center"/>
        </w:trPr>
        <w:tc>
          <w:tcPr>
            <w:tcW w:w="1980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75FF7">
              <w:rPr>
                <w:sz w:val="22"/>
                <w:szCs w:val="22"/>
              </w:rPr>
              <w:t>Alüminyum</w:t>
            </w:r>
          </w:p>
        </w:tc>
        <w:tc>
          <w:tcPr>
            <w:tcW w:w="1566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14" w:type="dxa"/>
          </w:tcPr>
          <w:p w:rsidR="00013E14" w:rsidRPr="00975FF7" w:rsidRDefault="00013E14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</w:tbl>
    <w:p w:rsidR="00013E14" w:rsidRDefault="00013E14">
      <w:pPr>
        <w:rPr>
          <w:b/>
        </w:rPr>
      </w:pPr>
    </w:p>
    <w:p w:rsidR="00013E14" w:rsidRPr="00511612" w:rsidRDefault="00013E14">
      <w:pPr>
        <w:rPr>
          <w:b/>
          <w:sz w:val="22"/>
          <w:szCs w:val="22"/>
        </w:rPr>
      </w:pPr>
      <w:r w:rsidRPr="00511612">
        <w:rPr>
          <w:b/>
          <w:sz w:val="22"/>
          <w:szCs w:val="22"/>
        </w:rPr>
        <w:t xml:space="preserve">5) Sokaktan gelen gürültülere karşı evinize yapacağınız </w:t>
      </w:r>
      <w:r w:rsidRPr="00511612">
        <w:rPr>
          <w:b/>
          <w:sz w:val="22"/>
          <w:szCs w:val="22"/>
          <w:u w:val="single"/>
        </w:rPr>
        <w:t>3 adet ses yalıtımı</w:t>
      </w:r>
      <w:r w:rsidRPr="00511612">
        <w:rPr>
          <w:b/>
          <w:sz w:val="22"/>
          <w:szCs w:val="22"/>
        </w:rPr>
        <w:t xml:space="preserve"> örneği</w:t>
      </w:r>
      <w:r>
        <w:rPr>
          <w:b/>
          <w:sz w:val="22"/>
          <w:szCs w:val="22"/>
        </w:rPr>
        <w:t xml:space="preserve"> yazınız. (6p</w:t>
      </w:r>
      <w:r w:rsidRPr="00511612">
        <w:rPr>
          <w:b/>
          <w:sz w:val="22"/>
          <w:szCs w:val="22"/>
        </w:rPr>
        <w:t xml:space="preserve">) </w:t>
      </w:r>
    </w:p>
    <w:p w:rsidR="00013E14" w:rsidRDefault="00013E14">
      <w:pPr>
        <w:rPr>
          <w:b/>
        </w:rPr>
      </w:pPr>
    </w:p>
    <w:p w:rsidR="00013E14" w:rsidRPr="00CF2F1B" w:rsidRDefault="00013E14" w:rsidP="00CF2F1B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Pr="00511612" w:rsidRDefault="00013E14">
      <w:pPr>
        <w:rPr>
          <w:b/>
          <w:sz w:val="22"/>
          <w:szCs w:val="22"/>
        </w:rPr>
      </w:pPr>
      <w:r w:rsidRPr="00511612">
        <w:rPr>
          <w:b/>
          <w:sz w:val="22"/>
          <w:szCs w:val="22"/>
        </w:rPr>
        <w:t xml:space="preserve">6) Kışın çok soğuk havalarda evinize yapacağınız </w:t>
      </w:r>
      <w:r w:rsidRPr="00511612">
        <w:rPr>
          <w:b/>
          <w:sz w:val="22"/>
          <w:szCs w:val="22"/>
          <w:u w:val="single"/>
        </w:rPr>
        <w:t>3 adet ısı yalıtımı</w:t>
      </w:r>
      <w:r w:rsidRPr="00511612">
        <w:rPr>
          <w:b/>
          <w:sz w:val="22"/>
          <w:szCs w:val="22"/>
        </w:rPr>
        <w:t xml:space="preserve"> örneği yazınız. (6puan)</w:t>
      </w: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27" type="#_x0000_t75" style="position:absolute;margin-left:8.85pt;margin-top:2.1pt;width:261.75pt;height:162.75pt;z-index:-251659776;visibility:visible">
            <v:imagedata r:id="rId7" o:title=""/>
          </v:shape>
        </w:pict>
      </w:r>
      <w:r>
        <w:rPr>
          <w:b/>
        </w:rPr>
        <w:t>7)</w:t>
      </w: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22.75pt;margin-top:2.45pt;width:56.45pt;height:20.25pt;z-index:251660800" strokecolor="white">
            <v:textbox>
              <w:txbxContent>
                <w:p w:rsidR="00013E14" w:rsidRPr="007D06EB" w:rsidRDefault="00013E14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Pr="007D06EB">
                    <w:rPr>
                      <w:b/>
                      <w:sz w:val="22"/>
                      <w:szCs w:val="22"/>
                    </w:rPr>
                    <w:t xml:space="preserve"> puan</w:t>
                  </w:r>
                </w:p>
              </w:txbxContent>
            </v:textbox>
          </v:shape>
        </w:pict>
      </w: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  <w:r>
        <w:rPr>
          <w:b/>
        </w:rPr>
        <w:t>8) Aşağıdakilerden hangisi yenilenemez enerji kaynaklarının özelliklerinden değildir? (4p)</w:t>
      </w:r>
    </w:p>
    <w:p w:rsidR="00013E14" w:rsidRPr="00A711DE" w:rsidRDefault="00013E14">
      <w:pPr>
        <w:rPr>
          <w:sz w:val="22"/>
          <w:szCs w:val="22"/>
        </w:rPr>
      </w:pPr>
      <w:r w:rsidRPr="00A711DE">
        <w:rPr>
          <w:sz w:val="22"/>
          <w:szCs w:val="22"/>
        </w:rPr>
        <w:t>A) Verdiği ısı miktarı yüksek</w:t>
      </w:r>
      <w:r>
        <w:rPr>
          <w:sz w:val="22"/>
          <w:szCs w:val="22"/>
        </w:rPr>
        <w:t>tir.</w:t>
      </w:r>
      <w:r w:rsidRPr="00A711DE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A711DE">
        <w:rPr>
          <w:sz w:val="22"/>
          <w:szCs w:val="22"/>
        </w:rPr>
        <w:t xml:space="preserve">     B) Tükenmez</w:t>
      </w:r>
      <w:r>
        <w:rPr>
          <w:sz w:val="22"/>
          <w:szCs w:val="22"/>
        </w:rPr>
        <w:t>.</w:t>
      </w:r>
    </w:p>
    <w:p w:rsidR="00013E14" w:rsidRPr="00A711DE" w:rsidRDefault="00013E14">
      <w:pPr>
        <w:rPr>
          <w:sz w:val="22"/>
          <w:szCs w:val="22"/>
        </w:rPr>
      </w:pPr>
      <w:r w:rsidRPr="00A711DE">
        <w:rPr>
          <w:sz w:val="22"/>
          <w:szCs w:val="22"/>
        </w:rPr>
        <w:t>C) Çevre kirliliğine sebep olur</w:t>
      </w:r>
      <w:r>
        <w:rPr>
          <w:sz w:val="22"/>
          <w:szCs w:val="22"/>
        </w:rPr>
        <w:t>.</w:t>
      </w:r>
      <w:r w:rsidRPr="00A711DE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</w:t>
      </w:r>
      <w:r w:rsidRPr="00A711DE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Pr="00A711DE">
        <w:rPr>
          <w:sz w:val="22"/>
          <w:szCs w:val="22"/>
        </w:rPr>
        <w:t xml:space="preserve">     C) </w:t>
      </w:r>
      <w:r>
        <w:rPr>
          <w:sz w:val="22"/>
          <w:szCs w:val="22"/>
        </w:rPr>
        <w:t>Pahalıdır.</w:t>
      </w: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  <w:r>
        <w:rPr>
          <w:noProof/>
        </w:rPr>
        <w:pict>
          <v:shape id="Resim 60" o:spid="_x0000_s1029" type="#_x0000_t75" alt="yansıma" style="position:absolute;margin-left:31.35pt;margin-top:.25pt;width:134.25pt;height:75pt;z-index:251655680;visibility:visible">
            <v:imagedata r:id="rId8" o:title=""/>
            <w10:wrap type="square"/>
          </v:shape>
        </w:pict>
      </w:r>
      <w:r>
        <w:rPr>
          <w:b/>
        </w:rPr>
        <w:t>9)</w:t>
      </w: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Pr="00511612" w:rsidRDefault="00013E14" w:rsidP="00511612">
      <w:pPr>
        <w:rPr>
          <w:b/>
          <w:bCs/>
          <w:sz w:val="22"/>
          <w:szCs w:val="22"/>
        </w:rPr>
      </w:pPr>
      <w:r w:rsidRPr="00511612">
        <w:rPr>
          <w:b/>
          <w:bCs/>
          <w:sz w:val="22"/>
          <w:szCs w:val="22"/>
        </w:rPr>
        <w:t>Şekilde yansıyan ışın ile ayna arasındaki açı 40 derecedir.</w:t>
      </w:r>
      <w:r>
        <w:rPr>
          <w:b/>
          <w:bCs/>
          <w:sz w:val="22"/>
          <w:szCs w:val="22"/>
        </w:rPr>
        <w:t xml:space="preserve"> </w:t>
      </w:r>
      <w:r w:rsidRPr="00511612">
        <w:rPr>
          <w:b/>
          <w:bCs/>
          <w:sz w:val="22"/>
          <w:szCs w:val="22"/>
        </w:rPr>
        <w:t>Buna göre a açısının değeri nedir?</w:t>
      </w:r>
      <w:r>
        <w:rPr>
          <w:b/>
          <w:bCs/>
          <w:sz w:val="22"/>
          <w:szCs w:val="22"/>
        </w:rPr>
        <w:t>(4p)</w:t>
      </w:r>
    </w:p>
    <w:p w:rsidR="00013E14" w:rsidRPr="00511612" w:rsidRDefault="00013E14" w:rsidP="00511612">
      <w:pPr>
        <w:rPr>
          <w:bCs/>
          <w:sz w:val="22"/>
          <w:szCs w:val="22"/>
        </w:rPr>
      </w:pPr>
      <w:r w:rsidRPr="00511612">
        <w:rPr>
          <w:bCs/>
          <w:sz w:val="22"/>
          <w:szCs w:val="22"/>
        </w:rPr>
        <w:t>A)80</w:t>
      </w:r>
      <w:r>
        <w:rPr>
          <w:bCs/>
          <w:sz w:val="22"/>
          <w:szCs w:val="22"/>
        </w:rPr>
        <w:tab/>
        <w:t xml:space="preserve">            </w:t>
      </w:r>
      <w:r w:rsidRPr="00511612">
        <w:rPr>
          <w:bCs/>
          <w:sz w:val="22"/>
          <w:szCs w:val="22"/>
        </w:rPr>
        <w:t>B)40</w:t>
      </w:r>
      <w:r w:rsidRPr="00511612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    </w:t>
      </w:r>
      <w:r w:rsidRPr="00511612">
        <w:rPr>
          <w:bCs/>
          <w:sz w:val="22"/>
          <w:szCs w:val="22"/>
        </w:rPr>
        <w:t>C)90</w:t>
      </w:r>
      <w:r w:rsidRPr="00511612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            </w:t>
      </w:r>
      <w:r w:rsidRPr="00511612">
        <w:rPr>
          <w:bCs/>
          <w:sz w:val="22"/>
          <w:szCs w:val="22"/>
        </w:rPr>
        <w:t>D)100</w:t>
      </w:r>
    </w:p>
    <w:p w:rsidR="00013E14" w:rsidRDefault="00013E14">
      <w:pPr>
        <w:rPr>
          <w:b/>
        </w:rPr>
      </w:pPr>
      <w:r>
        <w:rPr>
          <w:noProof/>
        </w:rPr>
        <w:pict>
          <v:group id="_x0000_s1030" style="position:absolute;margin-left:33.7pt;margin-top:4.8pt;width:141.65pt;height:111.3pt;z-index:251659776" coordorigin="1494,1055" coordsize="3669,2307">
            <v:group id="_x0000_s1031" style="position:absolute;left:1494;top:1684;width:272;height:1678" coordorigin="2607,10579" coordsize="136,838">
              <o:lock v:ext="edit" aspectratio="t"/>
              <v:rect id="_x0000_s1032" style="position:absolute;left:2607;top:10922;width:124;height:495" strokeweight="1pt">
                <o:lock v:ext="edit" aspectratio="t"/>
              </v:rect>
              <v:shape id="_x0000_s1033" style="position:absolute;left:2607;top:10579;width:136;height:352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02,2580" path="m208,2554c182,2484,68,2305,37,2135,6,1965,,1742,24,1533,48,1324,120,1057,181,878,242,699,334,602,391,460,448,318,446,,522,28v76,28,249,382,327,602c927,850,984,1101,993,1350v9,249,-42,567,-92,772c851,2327,736,2485,692,2580e" strokeweight="1pt">
                <v:path arrowok="t"/>
                <o:lock v:ext="edit" aspectratio="t"/>
              </v:shape>
            </v:group>
            <v:group id="_x0000_s1034" style="position:absolute;left:1960;top:1055;width:3203;height:1804" coordorigin="1960,1055" coordsize="3203,1804">
              <v:shape id="_x0000_s1035" type="#_x0000_t202" style="position:absolute;left:4914;top:2610;width:249;height:249" stroked="f" strokecolor="blue" strokeweight="1pt">
                <v:fill opacity="0"/>
                <v:textbox style="mso-next-textbox:#_x0000_s1035" inset="0,0,0,0">
                  <w:txbxContent>
                    <w:p w:rsidR="00013E14" w:rsidRPr="000969FF" w:rsidRDefault="00013E14" w:rsidP="00C5311D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0969F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Z</w:t>
                      </w:r>
                    </w:p>
                  </w:txbxContent>
                </v:textbox>
              </v:shape>
              <v:group id="_x0000_s1036" style="position:absolute;left:1960;top:1055;width:3203;height:1542" coordorigin="1960,1055" coordsize="3203,1542">
                <v:shape id="_x0000_s1037" type="#_x0000_t202" style="position:absolute;left:4914;top:1886;width:249;height:249" stroked="f" strokecolor="blue" strokeweight="1pt">
                  <v:fill opacity="0"/>
                  <v:textbox style="mso-next-textbox:#_x0000_s1037" inset="0,0,0,0">
                    <w:txbxContent>
                      <w:p w:rsidR="00013E14" w:rsidRPr="000969FF" w:rsidRDefault="00013E14" w:rsidP="00C5311D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0969FF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Y</w:t>
                        </w:r>
                      </w:p>
                    </w:txbxContent>
                  </v:textbox>
                </v:shape>
                <v:group id="_x0000_s1038" style="position:absolute;left:1960;top:1055;width:3203;height:1542" coordorigin="1960,1055" coordsize="3203,1542">
                  <v:shape id="_x0000_s1039" type="#_x0000_t202" style="position:absolute;left:4914;top:1157;width:249;height:249" stroked="f" strokecolor="blue" strokeweight="1pt">
                    <v:fill opacity="0"/>
                    <v:textbox style="mso-next-textbox:#_x0000_s1039" inset="0,0,0,0">
                      <w:txbxContent>
                        <w:p w:rsidR="00013E14" w:rsidRPr="000969FF" w:rsidRDefault="00013E14" w:rsidP="00C5311D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</w:pPr>
                          <w:r w:rsidRPr="000969FF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X</w:t>
                          </w:r>
                        </w:p>
                      </w:txbxContent>
                    </v:textbox>
                  </v:shape>
                  <v:group id="_x0000_s1040" style="position:absolute;left:1960;top:1055;width:2954;height:1542" coordorigin="1960,1055" coordsize="2954,1542">
                    <v:shape id="_x0000_s1041" type="#_x0000_t202" style="position:absolute;left:3945;top:1055;width:249;height:249" stroked="f" strokecolor="blue" strokeweight="1pt">
                      <v:fill opacity="0"/>
                      <v:textbox style="mso-next-textbox:#_x0000_s1041" inset="0,0,0,0">
                        <w:txbxContent>
                          <w:p w:rsidR="00013E14" w:rsidRPr="000969FF" w:rsidRDefault="00013E14" w:rsidP="00C5311D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  <v:group id="_x0000_s1042" style="position:absolute;left:1960;top:1222;width:2954;height:1375" coordorigin="1960,1222" coordsize="2954,1375">
                      <v:shape id="_x0000_s1043" type="#_x0000_t202" style="position:absolute;left:3958;top:1654;width:249;height:249" stroked="f" strokecolor="blue" strokeweight="1pt">
                        <v:fill opacity="0"/>
                        <v:textbox style="mso-next-textbox:#_x0000_s1043" inset="0,0,0,0">
                          <w:txbxContent>
                            <w:p w:rsidR="00013E14" w:rsidRPr="000969FF" w:rsidRDefault="00013E14" w:rsidP="00C5311D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v:textbox>
                      </v:shape>
                      <v:group id="_x0000_s1044" style="position:absolute;left:1960;top:1222;width:2954;height:1375" coordorigin="1960,1222" coordsize="2954,1375">
                        <v:shape id="_x0000_s1045" type="#_x0000_t202" style="position:absolute;left:3958;top:2246;width:249;height:249" stroked="f" strokecolor="blue" strokeweight="1pt">
                          <v:fill opacity="0"/>
                          <v:textbox style="mso-next-textbox:#_x0000_s1045" inset="0,0,0,0">
                            <w:txbxContent>
                              <w:p w:rsidR="00013E14" w:rsidRPr="000969FF" w:rsidRDefault="00013E14" w:rsidP="00C5311D">
                                <w:pPr>
                                  <w:rPr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shape>
                        <v:group id="_x0000_s1046" style="position:absolute;left:1960;top:1222;width:2954;height:1375" coordorigin="1960,1222" coordsize="2954,1375">
                          <v:shape id="_x0000_s1047" type="#_x0000_t202" style="position:absolute;left:3101;top:2135;width:249;height:249" stroked="f" strokecolor="blue" strokeweight="1pt">
                            <v:fill opacity="0"/>
                            <v:textbox style="mso-next-textbox:#_x0000_s1047" inset="0,0,0,0">
                              <w:txbxContent>
                                <w:p w:rsidR="00013E14" w:rsidRPr="000969FF" w:rsidRDefault="00013E14" w:rsidP="00C5311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0969FF">
                                    <w:rPr>
                                      <w:rFonts w:ascii="Comic Sans MS" w:hAnsi="Comic Sans MS"/>
                                      <w:b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xbxContent>
                            </v:textbox>
                          </v:shape>
                          <v:group id="_x0000_s1048" style="position:absolute;left:1960;top:1222;width:2954;height:1375" coordorigin="1960,1222" coordsize="2954,1375">
                            <v:shape id="_x0000_s1049" type="#_x0000_t202" style="position:absolute;left:3121;top:1693;width:249;height:249" stroked="f" strokecolor="blue" strokeweight="1pt">
                              <v:fill opacity="0"/>
                              <v:textbox style="mso-next-textbox:#_x0000_s1049" inset="0,0,0,0">
                                <w:txbxContent>
                                  <w:p w:rsidR="00013E14" w:rsidRPr="000969FF" w:rsidRDefault="00013E14" w:rsidP="00C5311D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0969FF">
                                      <w:rPr>
                                        <w:rFonts w:ascii="Comic Sans MS" w:hAnsi="Comic Sans MS"/>
                                        <w:b/>
                                        <w:sz w:val="18"/>
                                        <w:szCs w:val="18"/>
                                      </w:rPr>
                                      <w:t>L</w:t>
                                    </w:r>
                                  </w:p>
                                </w:txbxContent>
                              </v:textbox>
                            </v:shape>
                            <v:group id="_x0000_s1050" style="position:absolute;left:1960;top:1222;width:2954;height:1375" coordorigin="1960,1222" coordsize="2954,1375">
                              <v:shape id="_x0000_s1051" type="#_x0000_t202" style="position:absolute;left:3097;top:1222;width:249;height:249" stroked="f" strokecolor="blue" strokeweight="1pt">
                                <v:fill opacity="0"/>
                                <v:textbox style="mso-next-textbox:#_x0000_s1051" inset="0,0,0,0">
                                  <w:txbxContent>
                                    <w:p w:rsidR="00013E14" w:rsidRPr="000969FF" w:rsidRDefault="00013E14" w:rsidP="00C5311D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969FF">
                                        <w:rPr>
                                          <w:rFonts w:ascii="Comic Sans MS" w:hAnsi="Comic Sans MS"/>
                                          <w:b/>
                                          <w:sz w:val="18"/>
                                          <w:szCs w:val="18"/>
                                        </w:rPr>
                                        <w:t>K</w:t>
                                      </w:r>
                                    </w:p>
                                  </w:txbxContent>
                                </v:textbox>
                              </v:shape>
                              <v:group id="_x0000_s1052" style="position:absolute;left:1960;top:1388;width:2954;height:1209" coordorigin="1960,1388" coordsize="2954,1209">
                                <v:shape id="_x0000_s1053" type="#_x0000_t202" style="position:absolute;left:1960;top:1628;width:249;height:249" fillcolor="black" strokeweight="1pt">
                                  <v:fill opacity="0"/>
                                  <v:textbox style="mso-next-textbox:#_x0000_s1053" inset="0,0,0,0">
                                    <w:txbxContent>
                                      <w:p w:rsidR="00013E14" w:rsidRPr="00492DE0" w:rsidRDefault="00013E14" w:rsidP="00C5311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FF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0000FF"/>
                                            <w:sz w:val="20"/>
                                            <w:szCs w:val="20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_x0000_s1054" style="position:absolute;left:1960;top:1388;width:2954;height:1209" coordorigin="1960,1388" coordsize="2954,1209">
                                  <v:shape id="_x0000_s1055" type="#_x0000_t202" style="position:absolute;left:1995;top:1881;width:249;height:249" strokeweight="1pt">
                                    <v:fill opacity="0"/>
                                    <v:textbox style="mso-next-textbox:#_x0000_s1055" inset="0,0,0,0">
                                      <w:txbxContent>
                                        <w:p w:rsidR="00013E14" w:rsidRDefault="00013E14" w:rsidP="00C5311D"/>
                                      </w:txbxContent>
                                    </v:textbox>
                                  </v:shape>
                                  <v:group id="_x0000_s1056" style="position:absolute;left:1960;top:1388;width:2954;height:1209" coordorigin="1960,1388" coordsize="2954,1209">
                                    <v:group id="_x0000_s1057" style="position:absolute;left:1960;top:1388;width:2954;height:1209" coordorigin="1960,971" coordsize="2954,1209">
                                      <v:group id="_x0000_s1058" style="position:absolute;left:1960;top:971;width:2938;height:238;rotation:350" coordorigin="1976,1131" coordsize="2938,238">
                                        <v:rect id="_x0000_s1059" style="position:absolute;left:2214;top:1157;width:1260;height:180" strokeweight="1pt">
                                          <v:textbox inset="0,0,0,0"/>
                                        </v:rect>
                                        <v:rect id="_x0000_s1060" style="position:absolute;left:3474;top:1157;width:1260;height:180" strokeweight="1pt">
                                          <v:textbox inset="0,0,0,0"/>
                                        </v:rect>
                                        <v:oval id="_x0000_s1061" style="position:absolute;left:4734;top:1157;width:180;height:180" fillcolor="black" strokecolor="#333" strokeweight="1pt">
                                          <v:textbox inset="0,0,0,0"/>
                                        </v:oval>
                                        <v:oval id="_x0000_s1062" style="position:absolute;left:1976;top:1131;width:238;height:238" strokeweight="1pt">
                                          <v:textbox inset="0,0,0,0"/>
                                        </v:oval>
                                      </v:group>
                                      <v:group id="_x0000_s1063" style="position:absolute;left:1976;top:1459;width:2938;height:238" coordorigin="1976,1131" coordsize="2938,238">
                                        <v:rect id="_x0000_s1064" style="position:absolute;left:2214;top:1157;width:1260;height:180" strokeweight="1pt">
                                          <v:textbox inset="0,0,0,0"/>
                                        </v:rect>
                                        <v:rect id="_x0000_s1065" style="position:absolute;left:3474;top:1157;width:1260;height:180" strokeweight="1pt">
                                          <v:textbox inset="0,0,0,0"/>
                                        </v:rect>
                                        <v:oval id="_x0000_s1066" style="position:absolute;left:4734;top:1157;width:180;height:180" fillcolor="black" strokeweight="1pt">
                                          <v:textbox inset="0,0,0,0"/>
                                        </v:oval>
                                        <v:oval id="_x0000_s1067" style="position:absolute;left:1976;top:1131;width:238;height:238" strokecolor="blue" strokeweight="1pt">
                                          <v:textbox inset="0,0,0,0"/>
                                        </v:oval>
                                      </v:group>
                                      <v:group id="_x0000_s1068" style="position:absolute;left:1960;top:1942;width:2938;height:238;rotation:10" coordorigin="1976,1131" coordsize="2938,238">
                                        <v:rect id="_x0000_s1069" style="position:absolute;left:2214;top:1157;width:1260;height:180" strokeweight="1pt">
                                          <v:textbox inset="0,0,0,0"/>
                                        </v:rect>
                                        <v:rect id="_x0000_s1070" style="position:absolute;left:3474;top:1157;width:1260;height:180" strokeweight="1pt">
                                          <v:textbox inset="0,0,0,0"/>
                                        </v:rect>
                                        <v:oval id="_x0000_s1071" style="position:absolute;left:4734;top:1157;width:180;height:180" fillcolor="black" strokecolor="#333" strokeweight="1pt">
                                          <v:textbox inset="0,0,0,0"/>
                                        </v:oval>
                                        <v:oval id="_x0000_s1072" style="position:absolute;left:1976;top:1131;width:238;height:238" strokecolor="blue" strokeweight="1pt">
                                          <v:textbox inset="0,0,0,0"/>
                                        </v:oval>
                                      </v:group>
                                    </v:group>
                                    <v:shape id="_x0000_s1073" type="#_x0000_t202" style="position:absolute;left:1995;top:2118;width:249;height:249" strokeweight="1pt">
                                      <v:fill opacity="0"/>
                                      <v:textbox style="mso-next-textbox:#_x0000_s1073" inset="0,0,0,0">
                                        <w:txbxContent>
                                          <w:p w:rsidR="00013E14" w:rsidRPr="000969FF" w:rsidRDefault="00013E14" w:rsidP="00C5311D">
                                            <w:pPr>
                                              <w:rPr>
                                                <w:szCs w:val="20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</v:group>
        </w:pict>
      </w: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  <w:r>
        <w:rPr>
          <w:b/>
        </w:rPr>
        <w:t>10)</w:t>
      </w: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Default="00013E14">
      <w:pPr>
        <w:rPr>
          <w:b/>
        </w:rPr>
      </w:pPr>
    </w:p>
    <w:p w:rsidR="00013E14" w:rsidRPr="00511612" w:rsidRDefault="00013E14">
      <w:pPr>
        <w:rPr>
          <w:b/>
          <w:sz w:val="10"/>
          <w:szCs w:val="10"/>
        </w:rPr>
      </w:pPr>
    </w:p>
    <w:p w:rsidR="00013E14" w:rsidRPr="00511612" w:rsidRDefault="00013E14" w:rsidP="00511612">
      <w:pPr>
        <w:tabs>
          <w:tab w:val="left" w:pos="3570"/>
        </w:tabs>
        <w:spacing w:line="360" w:lineRule="auto"/>
        <w:rPr>
          <w:b/>
          <w:sz w:val="20"/>
          <w:szCs w:val="20"/>
        </w:rPr>
      </w:pPr>
      <w:r w:rsidRPr="00511612">
        <w:rPr>
          <w:b/>
          <w:sz w:val="20"/>
          <w:szCs w:val="20"/>
        </w:rPr>
        <w:t>X, Y, Z</w:t>
      </w:r>
      <w:r w:rsidRPr="00511612">
        <w:rPr>
          <w:sz w:val="20"/>
          <w:szCs w:val="20"/>
        </w:rPr>
        <w:t xml:space="preserve"> balmumlarının bulunduğu </w:t>
      </w:r>
      <w:r w:rsidRPr="00511612">
        <w:rPr>
          <w:b/>
          <w:sz w:val="20"/>
          <w:szCs w:val="20"/>
        </w:rPr>
        <w:t>K, L</w:t>
      </w:r>
      <w:r w:rsidRPr="00511612">
        <w:rPr>
          <w:sz w:val="20"/>
          <w:szCs w:val="20"/>
        </w:rPr>
        <w:t xml:space="preserve"> ve </w:t>
      </w:r>
      <w:r w:rsidRPr="00511612">
        <w:rPr>
          <w:b/>
          <w:sz w:val="20"/>
          <w:szCs w:val="20"/>
        </w:rPr>
        <w:t>M</w:t>
      </w:r>
      <w:r w:rsidRPr="00511612">
        <w:rPr>
          <w:sz w:val="20"/>
          <w:szCs w:val="20"/>
        </w:rPr>
        <w:t xml:space="preserve"> çubukları özdeş ısıtıcılarla ısıtıldığında önce </w:t>
      </w:r>
      <w:r w:rsidRPr="00511612">
        <w:rPr>
          <w:b/>
          <w:sz w:val="20"/>
          <w:szCs w:val="20"/>
        </w:rPr>
        <w:t>X,</w:t>
      </w:r>
      <w:r w:rsidRPr="00511612">
        <w:rPr>
          <w:sz w:val="20"/>
          <w:szCs w:val="20"/>
        </w:rPr>
        <w:t xml:space="preserve"> sonra </w:t>
      </w:r>
      <w:r w:rsidRPr="00511612">
        <w:rPr>
          <w:b/>
          <w:sz w:val="20"/>
          <w:szCs w:val="20"/>
        </w:rPr>
        <w:t>Z,</w:t>
      </w:r>
      <w:r w:rsidRPr="00511612">
        <w:rPr>
          <w:sz w:val="20"/>
          <w:szCs w:val="20"/>
        </w:rPr>
        <w:t xml:space="preserve"> sonra da </w:t>
      </w:r>
      <w:r w:rsidRPr="00511612">
        <w:rPr>
          <w:b/>
          <w:sz w:val="20"/>
          <w:szCs w:val="20"/>
        </w:rPr>
        <w:t>Y</w:t>
      </w:r>
      <w:r w:rsidRPr="00511612">
        <w:rPr>
          <w:sz w:val="20"/>
          <w:szCs w:val="20"/>
        </w:rPr>
        <w:t xml:space="preserve"> mumu düşüyor. </w:t>
      </w:r>
      <w:r w:rsidRPr="00511612">
        <w:rPr>
          <w:b/>
          <w:sz w:val="20"/>
          <w:szCs w:val="20"/>
        </w:rPr>
        <w:t>K, L, M metal ç</w:t>
      </w:r>
      <w:r>
        <w:rPr>
          <w:b/>
          <w:sz w:val="20"/>
          <w:szCs w:val="20"/>
        </w:rPr>
        <w:t>ubuklarının ısı iletkenlikleri</w:t>
      </w:r>
      <w:r w:rsidRPr="00511612">
        <w:rPr>
          <w:b/>
          <w:sz w:val="20"/>
          <w:szCs w:val="20"/>
        </w:rPr>
        <w:t xml:space="preserve"> sıralaması aşağıdakilerden hangisidir?</w:t>
      </w:r>
      <w:r>
        <w:rPr>
          <w:b/>
          <w:sz w:val="20"/>
          <w:szCs w:val="20"/>
        </w:rPr>
        <w:t>4p</w:t>
      </w:r>
    </w:p>
    <w:p w:rsidR="00013E14" w:rsidRPr="00511612" w:rsidRDefault="00013E14" w:rsidP="00511612">
      <w:pPr>
        <w:jc w:val="both"/>
        <w:rPr>
          <w:sz w:val="20"/>
          <w:szCs w:val="20"/>
        </w:rPr>
      </w:pPr>
      <w:r w:rsidRPr="00511612">
        <w:rPr>
          <w:b/>
          <w:sz w:val="20"/>
          <w:szCs w:val="20"/>
        </w:rPr>
        <w:t>A)</w:t>
      </w:r>
      <w:r w:rsidRPr="00511612">
        <w:rPr>
          <w:sz w:val="20"/>
          <w:szCs w:val="20"/>
        </w:rPr>
        <w:t xml:space="preserve">  M</w:t>
      </w:r>
      <w:r>
        <w:rPr>
          <w:sz w:val="20"/>
          <w:szCs w:val="20"/>
        </w:rPr>
        <w:t xml:space="preserve"> </w:t>
      </w:r>
      <w:r w:rsidRPr="00511612">
        <w:rPr>
          <w:b/>
          <w:sz w:val="20"/>
          <w:szCs w:val="20"/>
        </w:rPr>
        <w:t>&gt;</w:t>
      </w:r>
      <w:r>
        <w:rPr>
          <w:b/>
          <w:sz w:val="20"/>
          <w:szCs w:val="20"/>
        </w:rPr>
        <w:t xml:space="preserve"> </w:t>
      </w:r>
      <w:r w:rsidRPr="00511612">
        <w:rPr>
          <w:sz w:val="20"/>
          <w:szCs w:val="20"/>
        </w:rPr>
        <w:t>L</w:t>
      </w:r>
      <w:r>
        <w:rPr>
          <w:sz w:val="20"/>
          <w:szCs w:val="20"/>
        </w:rPr>
        <w:t xml:space="preserve"> </w:t>
      </w:r>
      <w:r w:rsidRPr="00511612">
        <w:rPr>
          <w:b/>
          <w:sz w:val="20"/>
          <w:szCs w:val="20"/>
        </w:rPr>
        <w:t>&gt;</w:t>
      </w:r>
      <w:r>
        <w:rPr>
          <w:b/>
          <w:sz w:val="20"/>
          <w:szCs w:val="20"/>
        </w:rPr>
        <w:t xml:space="preserve"> </w:t>
      </w:r>
      <w:r w:rsidRPr="00511612">
        <w:rPr>
          <w:sz w:val="20"/>
          <w:szCs w:val="20"/>
        </w:rPr>
        <w:t>K</w:t>
      </w:r>
      <w:r w:rsidRPr="00511612">
        <w:rPr>
          <w:b/>
          <w:sz w:val="20"/>
          <w:szCs w:val="20"/>
        </w:rPr>
        <w:t xml:space="preserve">   </w:t>
      </w:r>
      <w:r w:rsidRPr="00511612">
        <w:rPr>
          <w:b/>
          <w:sz w:val="20"/>
          <w:szCs w:val="20"/>
        </w:rPr>
        <w:tab/>
      </w:r>
      <w:r w:rsidRPr="00511612">
        <w:rPr>
          <w:b/>
          <w:sz w:val="20"/>
          <w:szCs w:val="20"/>
        </w:rPr>
        <w:tab/>
        <w:t xml:space="preserve">  B)   </w:t>
      </w:r>
      <w:r w:rsidRPr="00511612">
        <w:rPr>
          <w:sz w:val="20"/>
          <w:szCs w:val="20"/>
        </w:rPr>
        <w:t>L</w:t>
      </w:r>
      <w:r>
        <w:rPr>
          <w:sz w:val="20"/>
          <w:szCs w:val="20"/>
        </w:rPr>
        <w:t xml:space="preserve"> </w:t>
      </w:r>
      <w:r w:rsidRPr="00511612">
        <w:rPr>
          <w:b/>
          <w:sz w:val="20"/>
          <w:szCs w:val="20"/>
        </w:rPr>
        <w:t>=</w:t>
      </w:r>
      <w:r>
        <w:rPr>
          <w:b/>
          <w:sz w:val="20"/>
          <w:szCs w:val="20"/>
        </w:rPr>
        <w:t xml:space="preserve"> </w:t>
      </w:r>
      <w:r w:rsidRPr="00511612">
        <w:rPr>
          <w:sz w:val="20"/>
          <w:szCs w:val="20"/>
        </w:rPr>
        <w:t>M</w:t>
      </w:r>
      <w:r>
        <w:rPr>
          <w:sz w:val="20"/>
          <w:szCs w:val="20"/>
        </w:rPr>
        <w:t xml:space="preserve"> </w:t>
      </w:r>
      <w:r w:rsidRPr="00511612">
        <w:rPr>
          <w:b/>
          <w:sz w:val="20"/>
          <w:szCs w:val="20"/>
        </w:rPr>
        <w:t>=</w:t>
      </w:r>
      <w:r>
        <w:rPr>
          <w:b/>
          <w:sz w:val="20"/>
          <w:szCs w:val="20"/>
        </w:rPr>
        <w:t xml:space="preserve"> </w:t>
      </w:r>
      <w:r w:rsidRPr="00511612">
        <w:rPr>
          <w:sz w:val="20"/>
          <w:szCs w:val="20"/>
        </w:rPr>
        <w:t xml:space="preserve">K   </w:t>
      </w:r>
    </w:p>
    <w:p w:rsidR="00013E14" w:rsidRPr="00511612" w:rsidRDefault="00013E14" w:rsidP="00511612">
      <w:pPr>
        <w:jc w:val="both"/>
        <w:rPr>
          <w:b/>
          <w:sz w:val="20"/>
          <w:szCs w:val="20"/>
        </w:rPr>
      </w:pPr>
      <w:r w:rsidRPr="00511612">
        <w:rPr>
          <w:b/>
          <w:sz w:val="20"/>
          <w:szCs w:val="20"/>
        </w:rPr>
        <w:t>C</w:t>
      </w:r>
      <w:r w:rsidRPr="00511612">
        <w:rPr>
          <w:sz w:val="20"/>
          <w:szCs w:val="20"/>
        </w:rPr>
        <w:t>)   K</w:t>
      </w:r>
      <w:r>
        <w:rPr>
          <w:sz w:val="20"/>
          <w:szCs w:val="20"/>
        </w:rPr>
        <w:t xml:space="preserve"> </w:t>
      </w:r>
      <w:r w:rsidRPr="00511612">
        <w:rPr>
          <w:sz w:val="20"/>
          <w:szCs w:val="20"/>
        </w:rPr>
        <w:t>&gt;</w:t>
      </w:r>
      <w:r>
        <w:rPr>
          <w:sz w:val="20"/>
          <w:szCs w:val="20"/>
        </w:rPr>
        <w:t xml:space="preserve"> </w:t>
      </w:r>
      <w:r w:rsidRPr="00511612">
        <w:rPr>
          <w:sz w:val="20"/>
          <w:szCs w:val="20"/>
        </w:rPr>
        <w:t>M</w:t>
      </w:r>
      <w:r>
        <w:rPr>
          <w:sz w:val="20"/>
          <w:szCs w:val="20"/>
        </w:rPr>
        <w:t xml:space="preserve"> </w:t>
      </w:r>
      <w:r w:rsidRPr="00511612">
        <w:rPr>
          <w:sz w:val="20"/>
          <w:szCs w:val="20"/>
        </w:rPr>
        <w:t>&gt;</w:t>
      </w:r>
      <w:r>
        <w:rPr>
          <w:sz w:val="20"/>
          <w:szCs w:val="20"/>
        </w:rPr>
        <w:t xml:space="preserve"> </w:t>
      </w:r>
      <w:r w:rsidRPr="00511612">
        <w:rPr>
          <w:sz w:val="20"/>
          <w:szCs w:val="20"/>
        </w:rPr>
        <w:t xml:space="preserve">L    </w:t>
      </w:r>
      <w:r w:rsidRPr="00511612">
        <w:rPr>
          <w:sz w:val="20"/>
          <w:szCs w:val="20"/>
        </w:rPr>
        <w:tab/>
        <w:t xml:space="preserve">  </w:t>
      </w:r>
      <w:r w:rsidRPr="00511612">
        <w:rPr>
          <w:b/>
          <w:sz w:val="20"/>
          <w:szCs w:val="20"/>
        </w:rPr>
        <w:t xml:space="preserve">D) </w:t>
      </w:r>
      <w:r w:rsidRPr="00511612">
        <w:rPr>
          <w:sz w:val="20"/>
          <w:szCs w:val="20"/>
        </w:rPr>
        <w:t xml:space="preserve"> K</w:t>
      </w:r>
      <w:r>
        <w:rPr>
          <w:sz w:val="20"/>
          <w:szCs w:val="20"/>
        </w:rPr>
        <w:t xml:space="preserve"> </w:t>
      </w:r>
      <w:r w:rsidRPr="00511612">
        <w:rPr>
          <w:b/>
          <w:sz w:val="20"/>
          <w:szCs w:val="20"/>
        </w:rPr>
        <w:t>&gt;</w:t>
      </w:r>
      <w:r>
        <w:rPr>
          <w:b/>
          <w:sz w:val="20"/>
          <w:szCs w:val="20"/>
        </w:rPr>
        <w:t xml:space="preserve"> </w:t>
      </w:r>
      <w:r w:rsidRPr="00511612">
        <w:rPr>
          <w:sz w:val="20"/>
          <w:szCs w:val="20"/>
        </w:rPr>
        <w:t>L</w:t>
      </w:r>
      <w:r>
        <w:rPr>
          <w:sz w:val="20"/>
          <w:szCs w:val="20"/>
        </w:rPr>
        <w:t xml:space="preserve"> </w:t>
      </w:r>
      <w:r w:rsidRPr="00511612">
        <w:rPr>
          <w:b/>
          <w:sz w:val="20"/>
          <w:szCs w:val="20"/>
        </w:rPr>
        <w:t>&gt;</w:t>
      </w:r>
      <w:r>
        <w:rPr>
          <w:b/>
          <w:sz w:val="20"/>
          <w:szCs w:val="20"/>
        </w:rPr>
        <w:t xml:space="preserve"> </w:t>
      </w:r>
      <w:r w:rsidRPr="00511612">
        <w:rPr>
          <w:sz w:val="20"/>
          <w:szCs w:val="20"/>
        </w:rPr>
        <w:t xml:space="preserve">M    </w:t>
      </w:r>
      <w:r w:rsidRPr="00511612">
        <w:rPr>
          <w:b/>
          <w:sz w:val="20"/>
          <w:szCs w:val="20"/>
        </w:rPr>
        <w:t xml:space="preserve"> </w:t>
      </w:r>
    </w:p>
    <w:p w:rsidR="00013E14" w:rsidRPr="00511612" w:rsidRDefault="00013E14"/>
    <w:p w:rsidR="00013E14" w:rsidRPr="00C8629A" w:rsidRDefault="00013E14" w:rsidP="00C8629A">
      <w:pPr>
        <w:rPr>
          <w:b/>
        </w:rPr>
      </w:pPr>
      <w:r w:rsidRPr="00C8629A">
        <w:rPr>
          <w:b/>
          <w:sz w:val="22"/>
          <w:szCs w:val="22"/>
        </w:rPr>
        <w:t>11)</w:t>
      </w:r>
      <w:r>
        <w:rPr>
          <w:b/>
        </w:rPr>
        <w:t xml:space="preserve"> </w:t>
      </w:r>
      <w:r w:rsidRPr="00C8629A">
        <w:rPr>
          <w:b/>
          <w:spacing w:val="-1"/>
          <w:sz w:val="22"/>
          <w:szCs w:val="22"/>
        </w:rPr>
        <w:t>Köpek, memeli bir hayvandır.</w:t>
      </w:r>
    </w:p>
    <w:p w:rsidR="00013E14" w:rsidRPr="00C8629A" w:rsidRDefault="00013E14" w:rsidP="00C8629A">
      <w:pPr>
        <w:tabs>
          <w:tab w:val="left" w:pos="1980"/>
        </w:tabs>
        <w:rPr>
          <w:b/>
          <w:spacing w:val="-1"/>
          <w:sz w:val="22"/>
          <w:szCs w:val="22"/>
        </w:rPr>
      </w:pPr>
      <w:r w:rsidRPr="00C8629A">
        <w:rPr>
          <w:b/>
          <w:spacing w:val="-1"/>
          <w:sz w:val="22"/>
          <w:szCs w:val="22"/>
        </w:rPr>
        <w:t xml:space="preserve">Memeli hayvanların üremesi ile ilgili aşağıda verilen ifadelerden hangisi </w:t>
      </w:r>
      <w:r w:rsidRPr="00C8629A">
        <w:rPr>
          <w:b/>
          <w:spacing w:val="-1"/>
          <w:sz w:val="22"/>
          <w:szCs w:val="22"/>
          <w:u w:val="single"/>
        </w:rPr>
        <w:t>yanlıştır?</w:t>
      </w:r>
      <w:r>
        <w:rPr>
          <w:b/>
          <w:spacing w:val="-1"/>
          <w:sz w:val="22"/>
          <w:szCs w:val="22"/>
          <w:u w:val="single"/>
        </w:rPr>
        <w:t xml:space="preserve"> (4p)</w:t>
      </w:r>
    </w:p>
    <w:p w:rsidR="00013E14" w:rsidRPr="00A21361" w:rsidRDefault="00013E14" w:rsidP="00A21361">
      <w:pPr>
        <w:tabs>
          <w:tab w:val="num" w:pos="576"/>
          <w:tab w:val="left" w:pos="1980"/>
        </w:tabs>
        <w:rPr>
          <w:spacing w:val="-1"/>
          <w:sz w:val="22"/>
          <w:szCs w:val="22"/>
        </w:rPr>
      </w:pPr>
      <w:r w:rsidRPr="00A21361">
        <w:rPr>
          <w:spacing w:val="-1"/>
          <w:sz w:val="22"/>
          <w:szCs w:val="22"/>
        </w:rPr>
        <w:t>A) Döllenme dişinin vücudunun içerisinde olur.</w:t>
      </w:r>
    </w:p>
    <w:p w:rsidR="00013E14" w:rsidRPr="00A21361" w:rsidRDefault="00013E14" w:rsidP="00A21361">
      <w:pPr>
        <w:tabs>
          <w:tab w:val="num" w:pos="576"/>
          <w:tab w:val="left" w:pos="1980"/>
        </w:tabs>
        <w:rPr>
          <w:spacing w:val="-1"/>
          <w:sz w:val="22"/>
          <w:szCs w:val="22"/>
        </w:rPr>
      </w:pPr>
      <w:r w:rsidRPr="00A21361">
        <w:rPr>
          <w:spacing w:val="-1"/>
          <w:sz w:val="22"/>
          <w:szCs w:val="22"/>
        </w:rPr>
        <w:t>B) Anne, yavrusuna bakar.</w:t>
      </w:r>
    </w:p>
    <w:p w:rsidR="00013E14" w:rsidRPr="00A21361" w:rsidRDefault="00013E14" w:rsidP="00A21361">
      <w:pPr>
        <w:tabs>
          <w:tab w:val="num" w:pos="576"/>
          <w:tab w:val="left" w:pos="1980"/>
        </w:tabs>
        <w:rPr>
          <w:spacing w:val="-1"/>
          <w:sz w:val="22"/>
          <w:szCs w:val="22"/>
        </w:rPr>
      </w:pPr>
      <w:r w:rsidRPr="00A21361">
        <w:rPr>
          <w:spacing w:val="-1"/>
          <w:sz w:val="22"/>
          <w:szCs w:val="22"/>
        </w:rPr>
        <w:t>C) Döllenmeden sonra köpek yumurtlar.</w:t>
      </w:r>
    </w:p>
    <w:p w:rsidR="00013E14" w:rsidRPr="00A21361" w:rsidRDefault="00013E14" w:rsidP="00A21361">
      <w:pPr>
        <w:tabs>
          <w:tab w:val="num" w:pos="576"/>
          <w:tab w:val="left" w:pos="1980"/>
        </w:tabs>
        <w:rPr>
          <w:spacing w:val="-1"/>
          <w:sz w:val="22"/>
          <w:szCs w:val="22"/>
        </w:rPr>
      </w:pPr>
      <w:r w:rsidRPr="00A21361">
        <w:rPr>
          <w:spacing w:val="-1"/>
          <w:sz w:val="22"/>
          <w:szCs w:val="22"/>
        </w:rPr>
        <w:t>D) Yavru, anne sütü ile beslenir.</w:t>
      </w:r>
    </w:p>
    <w:p w:rsidR="00013E14" w:rsidRPr="007D06EB" w:rsidRDefault="00013E14">
      <w:pPr>
        <w:rPr>
          <w:b/>
          <w:sz w:val="14"/>
          <w:szCs w:val="14"/>
        </w:rPr>
      </w:pPr>
    </w:p>
    <w:p w:rsidR="00013E14" w:rsidRDefault="00013E14">
      <w:pPr>
        <w:rPr>
          <w:b/>
        </w:rPr>
      </w:pPr>
    </w:p>
    <w:p w:rsidR="00013E14" w:rsidRPr="00C8629A" w:rsidRDefault="00013E14" w:rsidP="00C8629A">
      <w:pPr>
        <w:ind w:right="-1"/>
        <w:rPr>
          <w:b/>
          <w:color w:val="000000"/>
          <w:sz w:val="22"/>
          <w:szCs w:val="22"/>
        </w:rPr>
      </w:pPr>
      <w:r w:rsidRPr="00C8629A">
        <w:rPr>
          <w:b/>
          <w:color w:val="000000"/>
          <w:sz w:val="22"/>
          <w:szCs w:val="22"/>
        </w:rPr>
        <w:t>12)Maddeler ısın</w:t>
      </w:r>
      <w:r>
        <w:rPr>
          <w:b/>
          <w:color w:val="000000"/>
          <w:sz w:val="22"/>
          <w:szCs w:val="22"/>
        </w:rPr>
        <w:t>dıkça taneciklerin</w:t>
      </w:r>
      <w:r w:rsidRPr="00C8629A">
        <w:rPr>
          <w:b/>
          <w:color w:val="000000"/>
          <w:sz w:val="22"/>
          <w:szCs w:val="22"/>
        </w:rPr>
        <w:t xml:space="preserve"> hareket hızları artar. Buna göre aşağıdakilerden hangisinin atomlarının hızı </w:t>
      </w:r>
      <w:r w:rsidRPr="00C8629A">
        <w:rPr>
          <w:b/>
          <w:color w:val="000000"/>
          <w:sz w:val="22"/>
          <w:szCs w:val="22"/>
          <w:u w:val="single"/>
        </w:rPr>
        <w:t>artmaz?</w:t>
      </w:r>
      <w:r>
        <w:rPr>
          <w:b/>
          <w:color w:val="000000"/>
          <w:sz w:val="22"/>
          <w:szCs w:val="22"/>
          <w:u w:val="single"/>
        </w:rPr>
        <w:t xml:space="preserve"> </w:t>
      </w:r>
      <w:r w:rsidRPr="008117BD">
        <w:rPr>
          <w:b/>
          <w:color w:val="000000"/>
          <w:sz w:val="22"/>
          <w:szCs w:val="22"/>
        </w:rPr>
        <w:t>(4p)</w:t>
      </w:r>
    </w:p>
    <w:p w:rsidR="00013E14" w:rsidRDefault="00013E14" w:rsidP="00A21361">
      <w:pPr>
        <w:tabs>
          <w:tab w:val="left" w:pos="3240"/>
        </w:tabs>
        <w:ind w:right="-1026"/>
        <w:rPr>
          <w:b/>
          <w:bCs/>
          <w:color w:val="000000"/>
          <w:sz w:val="22"/>
          <w:szCs w:val="22"/>
        </w:rPr>
      </w:pPr>
      <w:r w:rsidRPr="00A21361">
        <w:rPr>
          <w:b/>
          <w:bCs/>
          <w:color w:val="000000"/>
          <w:sz w:val="22"/>
          <w:szCs w:val="22"/>
        </w:rPr>
        <w:t xml:space="preserve">A) </w:t>
      </w:r>
      <w:r w:rsidRPr="00A21361">
        <w:rPr>
          <w:bCs/>
          <w:color w:val="000000"/>
          <w:sz w:val="22"/>
          <w:szCs w:val="22"/>
        </w:rPr>
        <w:t>Derin dondurucuya konulan kola</w:t>
      </w:r>
      <w:r w:rsidRPr="00A21361">
        <w:rPr>
          <w:b/>
          <w:bCs/>
          <w:color w:val="000000"/>
          <w:sz w:val="22"/>
          <w:szCs w:val="22"/>
        </w:rPr>
        <w:t xml:space="preserve">   </w:t>
      </w:r>
    </w:p>
    <w:p w:rsidR="00013E14" w:rsidRPr="00A21361" w:rsidRDefault="00013E14" w:rsidP="00A21361">
      <w:pPr>
        <w:tabs>
          <w:tab w:val="left" w:pos="3240"/>
        </w:tabs>
        <w:ind w:right="-1026"/>
        <w:rPr>
          <w:bCs/>
          <w:color w:val="000000"/>
          <w:sz w:val="22"/>
          <w:szCs w:val="22"/>
        </w:rPr>
      </w:pPr>
      <w:r w:rsidRPr="00A21361">
        <w:rPr>
          <w:b/>
          <w:bCs/>
          <w:color w:val="000000"/>
          <w:sz w:val="22"/>
          <w:szCs w:val="22"/>
        </w:rPr>
        <w:t xml:space="preserve">C) </w:t>
      </w:r>
      <w:r w:rsidRPr="00A21361">
        <w:rPr>
          <w:bCs/>
          <w:color w:val="000000"/>
          <w:sz w:val="22"/>
          <w:szCs w:val="22"/>
        </w:rPr>
        <w:t>Kaynayan sütün</w:t>
      </w:r>
    </w:p>
    <w:p w:rsidR="00013E14" w:rsidRDefault="00013E14" w:rsidP="00A21361">
      <w:pPr>
        <w:tabs>
          <w:tab w:val="left" w:pos="3240"/>
        </w:tabs>
        <w:ind w:right="-1026"/>
        <w:rPr>
          <w:bCs/>
          <w:color w:val="000000"/>
          <w:sz w:val="22"/>
          <w:szCs w:val="22"/>
        </w:rPr>
      </w:pPr>
      <w:r w:rsidRPr="00A21361">
        <w:rPr>
          <w:b/>
          <w:bCs/>
          <w:color w:val="000000"/>
          <w:sz w:val="22"/>
          <w:szCs w:val="22"/>
        </w:rPr>
        <w:t xml:space="preserve">B) </w:t>
      </w:r>
      <w:r w:rsidRPr="00A21361">
        <w:rPr>
          <w:bCs/>
          <w:color w:val="000000"/>
          <w:sz w:val="22"/>
          <w:szCs w:val="22"/>
        </w:rPr>
        <w:t xml:space="preserve">Güneşte bırakılan buzun                 </w:t>
      </w:r>
    </w:p>
    <w:p w:rsidR="00013E14" w:rsidRPr="00A21361" w:rsidRDefault="00013E14" w:rsidP="00A21361">
      <w:pPr>
        <w:tabs>
          <w:tab w:val="left" w:pos="3240"/>
        </w:tabs>
        <w:ind w:right="-1026"/>
        <w:rPr>
          <w:bCs/>
          <w:color w:val="000000"/>
          <w:sz w:val="22"/>
          <w:szCs w:val="22"/>
        </w:rPr>
      </w:pPr>
      <w:r w:rsidRPr="00A21361">
        <w:rPr>
          <w:b/>
          <w:bCs/>
          <w:color w:val="000000"/>
          <w:sz w:val="22"/>
          <w:szCs w:val="22"/>
        </w:rPr>
        <w:t xml:space="preserve">D) </w:t>
      </w:r>
      <w:r w:rsidRPr="00A21361">
        <w:rPr>
          <w:bCs/>
          <w:color w:val="000000"/>
          <w:sz w:val="22"/>
          <w:szCs w:val="22"/>
        </w:rPr>
        <w:t>Eriyen dondurmanın</w:t>
      </w:r>
    </w:p>
    <w:p w:rsidR="00013E14" w:rsidRDefault="00013E14">
      <w:pPr>
        <w:rPr>
          <w:b/>
        </w:rPr>
      </w:pPr>
    </w:p>
    <w:p w:rsidR="00013E14" w:rsidRPr="007D06EB" w:rsidRDefault="00013E14">
      <w:pPr>
        <w:rPr>
          <w:sz w:val="22"/>
          <w:szCs w:val="22"/>
        </w:rPr>
      </w:pPr>
      <w:r>
        <w:rPr>
          <w:noProof/>
        </w:rPr>
        <w:pict>
          <v:shape id="Resim 21" o:spid="_x0000_s1074" type="#_x0000_t75" style="position:absolute;margin-left:332.7pt;margin-top:422.2pt;width:234pt;height:69.7pt;z-index:-251658752;visibility:visible">
            <v:imagedata r:id="rId9" o:title="" cropbottom="38931f"/>
          </v:shape>
        </w:pict>
      </w:r>
    </w:p>
    <w:p w:rsidR="00013E14" w:rsidRPr="007D06EB" w:rsidRDefault="00013E14" w:rsidP="00C5311D">
      <w:pPr>
        <w:jc w:val="both"/>
        <w:rPr>
          <w:b/>
          <w:sz w:val="22"/>
          <w:szCs w:val="22"/>
        </w:rPr>
      </w:pPr>
      <w:r w:rsidRPr="007D06EB">
        <w:rPr>
          <w:b/>
          <w:sz w:val="22"/>
          <w:szCs w:val="22"/>
        </w:rPr>
        <w:t>13)</w:t>
      </w:r>
      <w:r>
        <w:rPr>
          <w:b/>
          <w:sz w:val="22"/>
          <w:szCs w:val="22"/>
        </w:rPr>
        <w:t xml:space="preserve"> </w:t>
      </w:r>
      <w:r w:rsidRPr="007D06EB">
        <w:rPr>
          <w:b/>
          <w:sz w:val="22"/>
          <w:szCs w:val="22"/>
        </w:rPr>
        <w:t xml:space="preserve">Yaz aylarında aşağıdaki giysilerden hangisinin giyilmesi tavsiye </w:t>
      </w:r>
      <w:r w:rsidRPr="007D06EB">
        <w:rPr>
          <w:b/>
          <w:sz w:val="22"/>
          <w:szCs w:val="22"/>
          <w:u w:val="single"/>
        </w:rPr>
        <w:t>edilmez?</w:t>
      </w:r>
      <w:r>
        <w:rPr>
          <w:b/>
          <w:sz w:val="22"/>
          <w:szCs w:val="22"/>
          <w:u w:val="single"/>
        </w:rPr>
        <w:t xml:space="preserve"> </w:t>
      </w:r>
      <w:r w:rsidRPr="008117BD">
        <w:rPr>
          <w:b/>
          <w:sz w:val="22"/>
          <w:szCs w:val="22"/>
        </w:rPr>
        <w:t>(4p)</w:t>
      </w:r>
    </w:p>
    <w:p w:rsidR="00013E14" w:rsidRPr="00307990" w:rsidRDefault="00013E14" w:rsidP="00C5311D">
      <w:pPr>
        <w:jc w:val="both"/>
        <w:rPr>
          <w:sz w:val="22"/>
          <w:szCs w:val="22"/>
        </w:rPr>
      </w:pPr>
      <w:r w:rsidRPr="00307990">
        <w:rPr>
          <w:sz w:val="22"/>
          <w:szCs w:val="22"/>
        </w:rPr>
        <w:t xml:space="preserve">A) Beyaz elbise                B) Siyah gömlek </w:t>
      </w:r>
    </w:p>
    <w:p w:rsidR="00013E14" w:rsidRPr="00307990" w:rsidRDefault="00013E14" w:rsidP="00C5311D">
      <w:pPr>
        <w:jc w:val="both"/>
        <w:rPr>
          <w:sz w:val="22"/>
          <w:szCs w:val="22"/>
        </w:rPr>
      </w:pPr>
      <w:r w:rsidRPr="00307990">
        <w:rPr>
          <w:sz w:val="22"/>
          <w:szCs w:val="22"/>
        </w:rPr>
        <w:t>C) Pembe tişört                D) Krem rengi pantolon</w:t>
      </w:r>
    </w:p>
    <w:p w:rsidR="00013E14" w:rsidRPr="007D06EB" w:rsidRDefault="00013E14">
      <w:pPr>
        <w:rPr>
          <w:b/>
          <w:sz w:val="6"/>
          <w:szCs w:val="6"/>
        </w:rPr>
      </w:pPr>
    </w:p>
    <w:p w:rsidR="00013E14" w:rsidRDefault="00013E14">
      <w:pPr>
        <w:rPr>
          <w:b/>
        </w:rPr>
      </w:pPr>
    </w:p>
    <w:p w:rsidR="00013E14" w:rsidRPr="007D06EB" w:rsidRDefault="00013E14" w:rsidP="00C5311D">
      <w:pPr>
        <w:rPr>
          <w:b/>
          <w:sz w:val="22"/>
          <w:szCs w:val="22"/>
        </w:rPr>
      </w:pPr>
      <w:r w:rsidRPr="007D06EB">
        <w:rPr>
          <w:b/>
          <w:sz w:val="22"/>
          <w:szCs w:val="22"/>
        </w:rPr>
        <w:t xml:space="preserve">14) </w:t>
      </w:r>
    </w:p>
    <w:p w:rsidR="00013E14" w:rsidRDefault="00013E14" w:rsidP="00C5311D">
      <w:pPr>
        <w:rPr>
          <w:sz w:val="22"/>
          <w:szCs w:val="22"/>
        </w:rPr>
      </w:pPr>
      <w:r w:rsidRPr="00307990">
        <w:rPr>
          <w:sz w:val="22"/>
          <w:szCs w:val="22"/>
        </w:rPr>
        <w:t xml:space="preserve"> I</w:t>
      </w:r>
      <w:r>
        <w:rPr>
          <w:sz w:val="22"/>
          <w:szCs w:val="22"/>
        </w:rPr>
        <w:t xml:space="preserve">. Isısı     II. Sıcaklığı     </w:t>
      </w:r>
      <w:r w:rsidRPr="00307990">
        <w:rPr>
          <w:sz w:val="22"/>
          <w:szCs w:val="22"/>
        </w:rPr>
        <w:t>III.</w:t>
      </w:r>
      <w:r>
        <w:rPr>
          <w:sz w:val="22"/>
          <w:szCs w:val="22"/>
        </w:rPr>
        <w:t xml:space="preserve"> </w:t>
      </w:r>
      <w:r w:rsidRPr="00307990">
        <w:rPr>
          <w:sz w:val="22"/>
          <w:szCs w:val="22"/>
        </w:rPr>
        <w:t>Hac</w:t>
      </w:r>
      <w:r>
        <w:rPr>
          <w:sz w:val="22"/>
          <w:szCs w:val="22"/>
        </w:rPr>
        <w:t>imi       IV. Kütlesi</w:t>
      </w:r>
      <w:r w:rsidRPr="00307990">
        <w:rPr>
          <w:sz w:val="22"/>
          <w:szCs w:val="22"/>
        </w:rPr>
        <w:t xml:space="preserve">    </w:t>
      </w:r>
    </w:p>
    <w:p w:rsidR="00013E14" w:rsidRDefault="00013E14" w:rsidP="00C5311D">
      <w:pPr>
        <w:rPr>
          <w:sz w:val="22"/>
          <w:szCs w:val="22"/>
        </w:rPr>
      </w:pPr>
    </w:p>
    <w:p w:rsidR="00013E14" w:rsidRPr="007D06EB" w:rsidRDefault="00013E14" w:rsidP="00C5311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Isıtılan bir maddenin </w:t>
      </w:r>
      <w:r w:rsidRPr="007D06EB">
        <w:rPr>
          <w:b/>
          <w:sz w:val="22"/>
          <w:szCs w:val="22"/>
          <w:u w:val="single"/>
        </w:rPr>
        <w:t>yukarıdaki</w:t>
      </w:r>
      <w:r w:rsidRPr="007D06EB">
        <w:rPr>
          <w:b/>
          <w:sz w:val="22"/>
          <w:szCs w:val="22"/>
        </w:rPr>
        <w:t xml:space="preserve"> niceliklerinden </w:t>
      </w:r>
      <w:r w:rsidRPr="007D06EB">
        <w:rPr>
          <w:b/>
          <w:sz w:val="22"/>
          <w:szCs w:val="22"/>
          <w:u w:val="single"/>
        </w:rPr>
        <w:t xml:space="preserve">kaç tanesi </w:t>
      </w:r>
      <w:r w:rsidRPr="007D06EB">
        <w:rPr>
          <w:b/>
          <w:sz w:val="22"/>
          <w:szCs w:val="22"/>
        </w:rPr>
        <w:t xml:space="preserve">değişir?  </w:t>
      </w:r>
      <w:r>
        <w:rPr>
          <w:b/>
          <w:sz w:val="22"/>
          <w:szCs w:val="22"/>
        </w:rPr>
        <w:t>(4p)</w:t>
      </w:r>
      <w:r w:rsidRPr="007D06EB">
        <w:rPr>
          <w:b/>
          <w:sz w:val="22"/>
          <w:szCs w:val="22"/>
        </w:rPr>
        <w:t xml:space="preserve">       </w:t>
      </w:r>
    </w:p>
    <w:p w:rsidR="00013E14" w:rsidRPr="007D06EB" w:rsidRDefault="00013E14" w:rsidP="007D06EB">
      <w:pPr>
        <w:pStyle w:val="ListParagraph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 xml:space="preserve">4                B) 3                 C) 2    </w:t>
      </w:r>
      <w:r w:rsidRPr="007D06E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D)1</w:t>
      </w:r>
      <w:r w:rsidRPr="007D06EB">
        <w:rPr>
          <w:sz w:val="22"/>
          <w:szCs w:val="22"/>
        </w:rPr>
        <w:t xml:space="preserve">                                 </w:t>
      </w:r>
    </w:p>
    <w:p w:rsidR="00013E14" w:rsidRDefault="00013E14" w:rsidP="007D06EB">
      <w:pPr>
        <w:rPr>
          <w:rFonts w:ascii="Chiller" w:hAnsi="Chiller"/>
          <w:sz w:val="28"/>
          <w:szCs w:val="28"/>
        </w:rPr>
      </w:pPr>
    </w:p>
    <w:p w:rsidR="00013E14" w:rsidRDefault="00013E14" w:rsidP="00C57D1B">
      <w:pPr>
        <w:jc w:val="center"/>
        <w:rPr>
          <w:rFonts w:ascii="Chiller" w:hAnsi="Chiller"/>
          <w:sz w:val="28"/>
          <w:szCs w:val="28"/>
        </w:rPr>
      </w:pPr>
      <w:r>
        <w:rPr>
          <w:noProof/>
        </w:rPr>
        <w:pict>
          <v:shape id="_x0000_s1075" type="#_x0000_t75" style="position:absolute;left:0;text-align:left;margin-left:1.4pt;margin-top:6.9pt;width:173.65pt;height:51.7pt;z-index:-251657728;visibility:visible">
            <v:imagedata r:id="rId9" o:title="" cropbottom="38931f"/>
          </v:shape>
        </w:pict>
      </w:r>
    </w:p>
    <w:p w:rsidR="00013E14" w:rsidRDefault="00013E14" w:rsidP="00C57D1B">
      <w:pPr>
        <w:jc w:val="center"/>
        <w:rPr>
          <w:rFonts w:ascii="Chiller" w:hAnsi="Chiller"/>
          <w:sz w:val="28"/>
          <w:szCs w:val="28"/>
        </w:rPr>
      </w:pPr>
    </w:p>
    <w:p w:rsidR="00013E14" w:rsidRDefault="00013E14" w:rsidP="00C57D1B">
      <w:pPr>
        <w:jc w:val="center"/>
        <w:rPr>
          <w:rFonts w:ascii="Chiller" w:hAnsi="Chiller"/>
          <w:sz w:val="28"/>
          <w:szCs w:val="28"/>
        </w:rPr>
      </w:pPr>
    </w:p>
    <w:p w:rsidR="00013E14" w:rsidRDefault="00013E14" w:rsidP="00C57D1B">
      <w:pPr>
        <w:jc w:val="center"/>
        <w:rPr>
          <w:rFonts w:ascii="Chiller" w:hAnsi="Chiller"/>
          <w:sz w:val="28"/>
          <w:szCs w:val="28"/>
        </w:rPr>
      </w:pPr>
    </w:p>
    <w:p w:rsidR="00013E14" w:rsidRPr="007D06EB" w:rsidRDefault="00013E14" w:rsidP="00A21361">
      <w:pPr>
        <w:pStyle w:val="NoSpacing1"/>
        <w:rPr>
          <w:rFonts w:ascii="Comic Sans MS" w:hAnsi="Comic Sans MS"/>
          <w:b/>
          <w:sz w:val="20"/>
          <w:szCs w:val="20"/>
        </w:rPr>
      </w:pPr>
      <w:r w:rsidRPr="007D06EB">
        <w:rPr>
          <w:rFonts w:ascii="Comic Sans MS" w:hAnsi="Comic Sans MS"/>
          <w:b/>
          <w:sz w:val="20"/>
          <w:szCs w:val="20"/>
        </w:rPr>
        <w:t xml:space="preserve">15) Mine sınıfta anlatacağı konu ile ilgili yukarıdaki resimleri hazırlamıştır. Üç resim dikkate alındığında Mine’nin </w:t>
      </w:r>
      <w:r w:rsidRPr="008117BD">
        <w:rPr>
          <w:rFonts w:ascii="Comic Sans MS" w:hAnsi="Comic Sans MS"/>
          <w:b/>
          <w:sz w:val="20"/>
          <w:szCs w:val="20"/>
          <w:u w:val="single"/>
        </w:rPr>
        <w:t>anlatacağı konu</w:t>
      </w:r>
      <w:r w:rsidRPr="007D06EB">
        <w:rPr>
          <w:rFonts w:ascii="Comic Sans MS" w:hAnsi="Comic Sans MS"/>
          <w:b/>
          <w:sz w:val="20"/>
          <w:szCs w:val="20"/>
        </w:rPr>
        <w:t xml:space="preserve"> aşağıdakilerden hangisidir?</w:t>
      </w:r>
      <w:r>
        <w:rPr>
          <w:rFonts w:ascii="Comic Sans MS" w:hAnsi="Comic Sans MS"/>
          <w:b/>
          <w:sz w:val="20"/>
          <w:szCs w:val="20"/>
        </w:rPr>
        <w:t xml:space="preserve"> (4p)</w:t>
      </w:r>
    </w:p>
    <w:p w:rsidR="00013E14" w:rsidRPr="00767135" w:rsidRDefault="00013E14" w:rsidP="00A21361">
      <w:pPr>
        <w:rPr>
          <w:rFonts w:ascii="Comic Sans MS" w:hAnsi="Comic Sans MS"/>
          <w:sz w:val="20"/>
          <w:szCs w:val="20"/>
        </w:rPr>
      </w:pPr>
      <w:r w:rsidRPr="00767135">
        <w:rPr>
          <w:rFonts w:ascii="Comic Sans MS" w:hAnsi="Comic Sans MS"/>
          <w:b/>
          <w:sz w:val="20"/>
          <w:szCs w:val="20"/>
        </w:rPr>
        <w:t xml:space="preserve">A) </w:t>
      </w:r>
      <w:r w:rsidRPr="00767135">
        <w:rPr>
          <w:rFonts w:ascii="Comic Sans MS" w:hAnsi="Comic Sans MS"/>
          <w:sz w:val="20"/>
          <w:szCs w:val="20"/>
        </w:rPr>
        <w:t>Isı yalıtımı</w:t>
      </w:r>
    </w:p>
    <w:p w:rsidR="00013E14" w:rsidRPr="00767135" w:rsidRDefault="00013E14" w:rsidP="00A21361">
      <w:pPr>
        <w:rPr>
          <w:rFonts w:ascii="Comic Sans MS" w:hAnsi="Comic Sans MS"/>
          <w:sz w:val="20"/>
          <w:szCs w:val="20"/>
        </w:rPr>
      </w:pPr>
      <w:r w:rsidRPr="00767135">
        <w:rPr>
          <w:rFonts w:ascii="Comic Sans MS" w:hAnsi="Comic Sans MS"/>
          <w:b/>
          <w:sz w:val="20"/>
          <w:szCs w:val="20"/>
        </w:rPr>
        <w:t>B)</w:t>
      </w:r>
      <w:r w:rsidRPr="00767135">
        <w:rPr>
          <w:rFonts w:ascii="Comic Sans MS" w:hAnsi="Comic Sans MS"/>
          <w:sz w:val="20"/>
          <w:szCs w:val="20"/>
        </w:rPr>
        <w:t xml:space="preserve">  Hal değişimi</w:t>
      </w:r>
    </w:p>
    <w:p w:rsidR="00013E14" w:rsidRPr="00767135" w:rsidRDefault="00013E14" w:rsidP="00A21361">
      <w:pPr>
        <w:rPr>
          <w:rFonts w:ascii="Comic Sans MS" w:hAnsi="Comic Sans MS"/>
          <w:sz w:val="20"/>
          <w:szCs w:val="20"/>
        </w:rPr>
      </w:pPr>
      <w:r w:rsidRPr="00767135">
        <w:rPr>
          <w:rFonts w:ascii="Comic Sans MS" w:hAnsi="Comic Sans MS"/>
          <w:b/>
          <w:sz w:val="20"/>
          <w:szCs w:val="20"/>
        </w:rPr>
        <w:t>C)</w:t>
      </w:r>
      <w:r w:rsidRPr="00767135">
        <w:rPr>
          <w:rFonts w:ascii="Comic Sans MS" w:hAnsi="Comic Sans MS"/>
          <w:sz w:val="20"/>
          <w:szCs w:val="20"/>
        </w:rPr>
        <w:t xml:space="preserve">  Kimyasal değişim</w:t>
      </w:r>
    </w:p>
    <w:p w:rsidR="00013E14" w:rsidRPr="00767135" w:rsidRDefault="00013E14" w:rsidP="00A21361">
      <w:pPr>
        <w:rPr>
          <w:rFonts w:ascii="Comic Sans MS" w:hAnsi="Comic Sans MS"/>
          <w:sz w:val="20"/>
          <w:szCs w:val="20"/>
        </w:rPr>
      </w:pPr>
      <w:r w:rsidRPr="00767135">
        <w:rPr>
          <w:rFonts w:ascii="Comic Sans MS" w:hAnsi="Comic Sans MS"/>
          <w:b/>
          <w:sz w:val="20"/>
          <w:szCs w:val="20"/>
        </w:rPr>
        <w:t>D)</w:t>
      </w:r>
      <w:r w:rsidRPr="00767135">
        <w:rPr>
          <w:rFonts w:ascii="Comic Sans MS" w:hAnsi="Comic Sans MS"/>
          <w:sz w:val="20"/>
          <w:szCs w:val="20"/>
        </w:rPr>
        <w:t xml:space="preserve">  Isının yayılma yolları</w:t>
      </w:r>
    </w:p>
    <w:p w:rsidR="00013E14" w:rsidRDefault="00013E14" w:rsidP="00C57D1B">
      <w:pPr>
        <w:jc w:val="center"/>
        <w:rPr>
          <w:b/>
        </w:rPr>
      </w:pPr>
    </w:p>
    <w:p w:rsidR="00013E14" w:rsidRPr="007D06EB" w:rsidRDefault="00013E14" w:rsidP="00C57D1B">
      <w:pPr>
        <w:jc w:val="center"/>
        <w:rPr>
          <w:b/>
          <w:sz w:val="14"/>
          <w:szCs w:val="14"/>
        </w:rPr>
      </w:pPr>
    </w:p>
    <w:p w:rsidR="00013E14" w:rsidRDefault="00013E14" w:rsidP="007D06EB">
      <w:pPr>
        <w:rPr>
          <w:b/>
        </w:rPr>
      </w:pPr>
      <w:r>
        <w:rPr>
          <w:b/>
        </w:rPr>
        <w:t xml:space="preserve">15)  </w:t>
      </w:r>
      <w:r w:rsidRPr="00B920ED">
        <w:rPr>
          <w:b/>
          <w:sz w:val="22"/>
          <w:szCs w:val="22"/>
        </w:rPr>
        <w:t xml:space="preserve">Neden </w:t>
      </w:r>
      <w:r w:rsidRPr="00B920ED">
        <w:rPr>
          <w:b/>
          <w:sz w:val="22"/>
          <w:szCs w:val="22"/>
          <w:u w:val="single"/>
        </w:rPr>
        <w:t>yenilenebilir enerji kaynaklarını</w:t>
      </w:r>
      <w:r w:rsidRPr="00B920ED">
        <w:rPr>
          <w:b/>
          <w:sz w:val="22"/>
          <w:szCs w:val="22"/>
        </w:rPr>
        <w:t xml:space="preserve"> kullanmalıyız. Kısaca açıklayınız</w:t>
      </w:r>
      <w:r>
        <w:rPr>
          <w:b/>
          <w:sz w:val="22"/>
          <w:szCs w:val="22"/>
        </w:rPr>
        <w:t xml:space="preserve">.  (6 </w:t>
      </w:r>
      <w:r w:rsidRPr="00B920ED">
        <w:rPr>
          <w:b/>
          <w:sz w:val="22"/>
          <w:szCs w:val="22"/>
        </w:rPr>
        <w:t>puan</w:t>
      </w:r>
      <w:r>
        <w:rPr>
          <w:b/>
          <w:sz w:val="22"/>
          <w:szCs w:val="22"/>
        </w:rPr>
        <w:t>)</w:t>
      </w:r>
      <w:r>
        <w:rPr>
          <w:b/>
          <w:bdr w:val="single" w:sz="4" w:space="0" w:color="auto"/>
        </w:rPr>
        <w:t xml:space="preserve">      </w:t>
      </w:r>
    </w:p>
    <w:p w:rsidR="00013E14" w:rsidRDefault="00013E14" w:rsidP="00C57D1B">
      <w:pPr>
        <w:jc w:val="center"/>
        <w:rPr>
          <w:b/>
        </w:rPr>
      </w:pPr>
    </w:p>
    <w:p w:rsidR="00013E14" w:rsidRDefault="00013E14" w:rsidP="00C57D1B">
      <w:pPr>
        <w:jc w:val="center"/>
        <w:rPr>
          <w:b/>
        </w:rPr>
      </w:pPr>
    </w:p>
    <w:p w:rsidR="00013E14" w:rsidRDefault="00013E14" w:rsidP="00C57D1B">
      <w:pPr>
        <w:jc w:val="center"/>
        <w:rPr>
          <w:b/>
        </w:rPr>
      </w:pPr>
    </w:p>
    <w:p w:rsidR="00013E14" w:rsidRPr="00020DA8" w:rsidRDefault="00013E14" w:rsidP="007D06EB">
      <w:pPr>
        <w:jc w:val="center"/>
        <w:rPr>
          <w:rFonts w:ascii="Chiller" w:hAnsi="Chiller"/>
          <w:i/>
          <w:sz w:val="22"/>
          <w:szCs w:val="22"/>
        </w:rPr>
      </w:pPr>
      <w:r w:rsidRPr="00020DA8">
        <w:rPr>
          <w:rFonts w:ascii="Chiller" w:hAnsi="Chiller"/>
          <w:sz w:val="22"/>
          <w:szCs w:val="22"/>
        </w:rPr>
        <w:sym w:font="Wingdings" w:char="F05B"/>
      </w:r>
      <w:r w:rsidRPr="00020DA8">
        <w:rPr>
          <w:rFonts w:ascii="Chiller" w:hAnsi="Chiller"/>
          <w:sz w:val="22"/>
          <w:szCs w:val="22"/>
        </w:rPr>
        <w:t xml:space="preserve"> </w:t>
      </w:r>
      <w:r w:rsidRPr="00020DA8">
        <w:rPr>
          <w:rFonts w:ascii="Comic Sans MS" w:hAnsi="Comic Sans MS"/>
          <w:b/>
          <w:i/>
          <w:sz w:val="22"/>
          <w:szCs w:val="22"/>
        </w:rPr>
        <w:t>BAŞARILAR</w:t>
      </w:r>
      <w:r w:rsidRPr="00020DA8">
        <w:rPr>
          <w:rFonts w:ascii="Chiller" w:hAnsi="Chiller"/>
          <w:b/>
          <w:i/>
          <w:sz w:val="22"/>
          <w:szCs w:val="22"/>
        </w:rPr>
        <w:t xml:space="preserve"> </w:t>
      </w:r>
      <w:r w:rsidRPr="00020DA8">
        <w:rPr>
          <w:rFonts w:ascii="Chiller" w:hAnsi="Chiller"/>
          <w:b/>
          <w:sz w:val="22"/>
          <w:szCs w:val="22"/>
        </w:rPr>
        <w:sym w:font="Wingdings" w:char="F04A"/>
      </w:r>
    </w:p>
    <w:p w:rsidR="00013E14" w:rsidRPr="00020DA8" w:rsidRDefault="00013E14" w:rsidP="007D06EB">
      <w:pPr>
        <w:jc w:val="center"/>
        <w:rPr>
          <w:rFonts w:ascii="Chiller" w:hAnsi="Chiller"/>
          <w:i/>
          <w:sz w:val="22"/>
          <w:szCs w:val="22"/>
        </w:rPr>
      </w:pPr>
      <w:r w:rsidRPr="00020DA8">
        <w:rPr>
          <w:rFonts w:ascii="Chiller" w:hAnsi="Chiller"/>
          <w:i/>
          <w:sz w:val="22"/>
          <w:szCs w:val="22"/>
        </w:rPr>
        <w:t xml:space="preserve">Sınav Süresi </w:t>
      </w:r>
      <w:r w:rsidRPr="00020DA8">
        <w:rPr>
          <w:rFonts w:ascii="Chiller" w:hAnsi="Chiller"/>
          <w:i/>
          <w:sz w:val="22"/>
          <w:szCs w:val="22"/>
        </w:rPr>
        <w:sym w:font="Wingdings" w:char="F0BE"/>
      </w:r>
      <w:r w:rsidRPr="00020DA8">
        <w:rPr>
          <w:rFonts w:ascii="Chiller" w:hAnsi="Chiller"/>
          <w:i/>
          <w:sz w:val="22"/>
          <w:szCs w:val="22"/>
        </w:rPr>
        <w:t xml:space="preserve"> 40dk</w:t>
      </w:r>
    </w:p>
    <w:p w:rsidR="00013E14" w:rsidRPr="00020DA8" w:rsidRDefault="00013E14" w:rsidP="007D06EB">
      <w:pPr>
        <w:jc w:val="center"/>
        <w:rPr>
          <w:rFonts w:ascii="Chiller" w:hAnsi="Chiller"/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.</w:t>
      </w:r>
    </w:p>
    <w:p w:rsidR="00013E14" w:rsidRPr="00AA7177" w:rsidRDefault="00013E14" w:rsidP="00AA7177">
      <w:pPr>
        <w:jc w:val="center"/>
        <w:rPr>
          <w:rFonts w:ascii="Chiller" w:hAnsi="Chiller"/>
          <w:sz w:val="22"/>
          <w:szCs w:val="22"/>
        </w:rPr>
      </w:pPr>
      <w:r w:rsidRPr="00020DA8">
        <w:rPr>
          <w:rFonts w:ascii="Chiller" w:hAnsi="Chiller"/>
          <w:sz w:val="22"/>
          <w:szCs w:val="22"/>
        </w:rPr>
        <w:t>FEN VE TEKNOLOJ</w:t>
      </w:r>
      <w:r w:rsidRPr="00020DA8">
        <w:rPr>
          <w:sz w:val="22"/>
          <w:szCs w:val="22"/>
        </w:rPr>
        <w:t>İ</w:t>
      </w:r>
      <w:r w:rsidRPr="00020DA8">
        <w:rPr>
          <w:rFonts w:ascii="Chiller" w:hAnsi="Chiller"/>
          <w:sz w:val="22"/>
          <w:szCs w:val="22"/>
        </w:rPr>
        <w:t xml:space="preserve"> Ö</w:t>
      </w:r>
      <w:r w:rsidRPr="00020DA8">
        <w:rPr>
          <w:sz w:val="22"/>
          <w:szCs w:val="22"/>
        </w:rPr>
        <w:t>Ğ</w:t>
      </w:r>
      <w:r w:rsidRPr="00020DA8">
        <w:rPr>
          <w:rFonts w:ascii="Chiller" w:hAnsi="Chiller"/>
          <w:sz w:val="22"/>
          <w:szCs w:val="22"/>
        </w:rPr>
        <w:t>RETMENi</w:t>
      </w:r>
    </w:p>
    <w:sectPr w:rsidR="00013E14" w:rsidRPr="00AA7177" w:rsidSect="007168E0">
      <w:type w:val="continuous"/>
      <w:pgSz w:w="11906" w:h="16838"/>
      <w:pgMar w:top="720" w:right="720" w:bottom="720" w:left="993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E14" w:rsidRDefault="00013E14" w:rsidP="00CE146A">
      <w:r>
        <w:separator/>
      </w:r>
    </w:p>
  </w:endnote>
  <w:endnote w:type="continuationSeparator" w:id="0">
    <w:p w:rsidR="00013E14" w:rsidRDefault="00013E14" w:rsidP="00CE1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hiller">
    <w:altName w:val="akaDylan Ope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E14" w:rsidRDefault="00013E14" w:rsidP="00CE146A">
      <w:r>
        <w:separator/>
      </w:r>
    </w:p>
  </w:footnote>
  <w:footnote w:type="continuationSeparator" w:id="0">
    <w:p w:rsidR="00013E14" w:rsidRDefault="00013E14" w:rsidP="00CE14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10FDB"/>
    <w:multiLevelType w:val="hybridMultilevel"/>
    <w:tmpl w:val="FFE0F290"/>
    <w:lvl w:ilvl="0" w:tplc="BD8C1A1E">
      <w:start w:val="1"/>
      <w:numFmt w:val="bullet"/>
      <w:lvlText w:val="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4940960"/>
    <w:multiLevelType w:val="hybridMultilevel"/>
    <w:tmpl w:val="6DD619A6"/>
    <w:lvl w:ilvl="0" w:tplc="D098F24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BE7124"/>
    <w:multiLevelType w:val="hybridMultilevel"/>
    <w:tmpl w:val="78F49CFE"/>
    <w:lvl w:ilvl="0" w:tplc="8A185F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9A09F5"/>
    <w:multiLevelType w:val="hybridMultilevel"/>
    <w:tmpl w:val="679EA1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191224"/>
    <w:multiLevelType w:val="hybridMultilevel"/>
    <w:tmpl w:val="10166284"/>
    <w:lvl w:ilvl="0" w:tplc="B6AC67D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6">
    <w:nsid w:val="593169C8"/>
    <w:multiLevelType w:val="hybridMultilevel"/>
    <w:tmpl w:val="BF7ED7AC"/>
    <w:lvl w:ilvl="0" w:tplc="2AE4C09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33A7327"/>
    <w:multiLevelType w:val="hybridMultilevel"/>
    <w:tmpl w:val="C3F29C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ED5CCD"/>
    <w:multiLevelType w:val="hybridMultilevel"/>
    <w:tmpl w:val="3026A1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5"/>
  </w:num>
  <w:num w:numId="7">
    <w:abstractNumId w:val="4"/>
  </w:num>
  <w:num w:numId="8">
    <w:abstractNumId w:val="7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A5A"/>
    <w:rsid w:val="00013637"/>
    <w:rsid w:val="00013E14"/>
    <w:rsid w:val="00020DA8"/>
    <w:rsid w:val="00021733"/>
    <w:rsid w:val="00037D75"/>
    <w:rsid w:val="00053CF7"/>
    <w:rsid w:val="00073678"/>
    <w:rsid w:val="00075C97"/>
    <w:rsid w:val="000969FF"/>
    <w:rsid w:val="000A32B6"/>
    <w:rsid w:val="000B54E3"/>
    <w:rsid w:val="000B6237"/>
    <w:rsid w:val="000B7DBA"/>
    <w:rsid w:val="0010613C"/>
    <w:rsid w:val="001301D3"/>
    <w:rsid w:val="00130D24"/>
    <w:rsid w:val="00132D8D"/>
    <w:rsid w:val="001634D2"/>
    <w:rsid w:val="00194552"/>
    <w:rsid w:val="001A0067"/>
    <w:rsid w:val="001B6BCF"/>
    <w:rsid w:val="001C2198"/>
    <w:rsid w:val="00241863"/>
    <w:rsid w:val="00257F45"/>
    <w:rsid w:val="002907D3"/>
    <w:rsid w:val="002936B8"/>
    <w:rsid w:val="002A0A23"/>
    <w:rsid w:val="002C4213"/>
    <w:rsid w:val="002F2E13"/>
    <w:rsid w:val="002F521C"/>
    <w:rsid w:val="00307990"/>
    <w:rsid w:val="00320D7F"/>
    <w:rsid w:val="00321740"/>
    <w:rsid w:val="00333072"/>
    <w:rsid w:val="00336643"/>
    <w:rsid w:val="00384AD7"/>
    <w:rsid w:val="003A0D36"/>
    <w:rsid w:val="003B791A"/>
    <w:rsid w:val="003C0B6E"/>
    <w:rsid w:val="003C558D"/>
    <w:rsid w:val="003E1EB2"/>
    <w:rsid w:val="003E7124"/>
    <w:rsid w:val="003F3F7B"/>
    <w:rsid w:val="00412785"/>
    <w:rsid w:val="00412E1F"/>
    <w:rsid w:val="004303A7"/>
    <w:rsid w:val="004370C9"/>
    <w:rsid w:val="0047555A"/>
    <w:rsid w:val="00482B1F"/>
    <w:rsid w:val="00492DE0"/>
    <w:rsid w:val="00495E6F"/>
    <w:rsid w:val="004A48D7"/>
    <w:rsid w:val="004C0D03"/>
    <w:rsid w:val="004C67C5"/>
    <w:rsid w:val="004C6A19"/>
    <w:rsid w:val="004F358F"/>
    <w:rsid w:val="004F58DA"/>
    <w:rsid w:val="00507B3B"/>
    <w:rsid w:val="00511612"/>
    <w:rsid w:val="00522BE2"/>
    <w:rsid w:val="005454A5"/>
    <w:rsid w:val="0055242D"/>
    <w:rsid w:val="00556F7C"/>
    <w:rsid w:val="005A2DCA"/>
    <w:rsid w:val="006571F5"/>
    <w:rsid w:val="00667BCC"/>
    <w:rsid w:val="006854C3"/>
    <w:rsid w:val="00687990"/>
    <w:rsid w:val="006A13A0"/>
    <w:rsid w:val="006A71AC"/>
    <w:rsid w:val="006B4A67"/>
    <w:rsid w:val="006D6AAB"/>
    <w:rsid w:val="006E64D2"/>
    <w:rsid w:val="00711CC2"/>
    <w:rsid w:val="007168E0"/>
    <w:rsid w:val="00721782"/>
    <w:rsid w:val="00767135"/>
    <w:rsid w:val="00786CD9"/>
    <w:rsid w:val="00793C28"/>
    <w:rsid w:val="007A6F61"/>
    <w:rsid w:val="007C6297"/>
    <w:rsid w:val="007D06EB"/>
    <w:rsid w:val="007D15C1"/>
    <w:rsid w:val="007D5543"/>
    <w:rsid w:val="007D79DA"/>
    <w:rsid w:val="00801C1B"/>
    <w:rsid w:val="008117BD"/>
    <w:rsid w:val="0081405C"/>
    <w:rsid w:val="00820E77"/>
    <w:rsid w:val="008229DC"/>
    <w:rsid w:val="00836747"/>
    <w:rsid w:val="00855F77"/>
    <w:rsid w:val="00863A06"/>
    <w:rsid w:val="00876521"/>
    <w:rsid w:val="008930FD"/>
    <w:rsid w:val="008B75C5"/>
    <w:rsid w:val="008D55E2"/>
    <w:rsid w:val="00942A7F"/>
    <w:rsid w:val="00950258"/>
    <w:rsid w:val="00963079"/>
    <w:rsid w:val="00975FF7"/>
    <w:rsid w:val="00986A0D"/>
    <w:rsid w:val="00996C7C"/>
    <w:rsid w:val="009A3BA0"/>
    <w:rsid w:val="009C6BAE"/>
    <w:rsid w:val="009C7B3E"/>
    <w:rsid w:val="009D4F6A"/>
    <w:rsid w:val="009E1D9A"/>
    <w:rsid w:val="009F154C"/>
    <w:rsid w:val="00A05195"/>
    <w:rsid w:val="00A056A8"/>
    <w:rsid w:val="00A07989"/>
    <w:rsid w:val="00A135B3"/>
    <w:rsid w:val="00A21361"/>
    <w:rsid w:val="00A36CAC"/>
    <w:rsid w:val="00A374C4"/>
    <w:rsid w:val="00A414EF"/>
    <w:rsid w:val="00A427C2"/>
    <w:rsid w:val="00A46589"/>
    <w:rsid w:val="00A47353"/>
    <w:rsid w:val="00A711DE"/>
    <w:rsid w:val="00A71E35"/>
    <w:rsid w:val="00A73E72"/>
    <w:rsid w:val="00AA7177"/>
    <w:rsid w:val="00AB6CAC"/>
    <w:rsid w:val="00AD0524"/>
    <w:rsid w:val="00AE689C"/>
    <w:rsid w:val="00AF00E9"/>
    <w:rsid w:val="00AF5BCF"/>
    <w:rsid w:val="00B50847"/>
    <w:rsid w:val="00B71270"/>
    <w:rsid w:val="00B84047"/>
    <w:rsid w:val="00B920ED"/>
    <w:rsid w:val="00BB374D"/>
    <w:rsid w:val="00BC2D0F"/>
    <w:rsid w:val="00C25D6C"/>
    <w:rsid w:val="00C5311D"/>
    <w:rsid w:val="00C56946"/>
    <w:rsid w:val="00C57D1B"/>
    <w:rsid w:val="00C8629A"/>
    <w:rsid w:val="00CA7B6C"/>
    <w:rsid w:val="00CC03CD"/>
    <w:rsid w:val="00CE146A"/>
    <w:rsid w:val="00CF0BFA"/>
    <w:rsid w:val="00CF2F1B"/>
    <w:rsid w:val="00CF3B0C"/>
    <w:rsid w:val="00D355B4"/>
    <w:rsid w:val="00D603DD"/>
    <w:rsid w:val="00DB6A5A"/>
    <w:rsid w:val="00DE79EF"/>
    <w:rsid w:val="00E07DE6"/>
    <w:rsid w:val="00E14E37"/>
    <w:rsid w:val="00E3707A"/>
    <w:rsid w:val="00E55861"/>
    <w:rsid w:val="00E66C30"/>
    <w:rsid w:val="00E67514"/>
    <w:rsid w:val="00E73736"/>
    <w:rsid w:val="00E9143E"/>
    <w:rsid w:val="00E95462"/>
    <w:rsid w:val="00EA1264"/>
    <w:rsid w:val="00EA2ACC"/>
    <w:rsid w:val="00ED0741"/>
    <w:rsid w:val="00EF00F5"/>
    <w:rsid w:val="00F64D11"/>
    <w:rsid w:val="00FB43A3"/>
    <w:rsid w:val="00FC6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A5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B6A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64D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4D11"/>
    <w:rPr>
      <w:rFonts w:ascii="Tahoma" w:hAnsi="Tahoma" w:cs="Tahoma"/>
      <w:sz w:val="16"/>
      <w:szCs w:val="16"/>
      <w:lang w:eastAsia="tr-TR"/>
    </w:rPr>
  </w:style>
  <w:style w:type="paragraph" w:customStyle="1" w:styleId="Stil">
    <w:name w:val="Stil"/>
    <w:uiPriority w:val="99"/>
    <w:rsid w:val="007A6F6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CE146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E146A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CE146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146A"/>
    <w:rPr>
      <w:rFonts w:ascii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132D8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A21361"/>
    <w:rPr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542</TotalTime>
  <Pages>2</Pages>
  <Words>680</Words>
  <Characters>3881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eee</dc:creator>
  <cp:keywords/>
  <dc:description/>
  <cp:lastModifiedBy>fatih</cp:lastModifiedBy>
  <cp:revision>39</cp:revision>
  <dcterms:created xsi:type="dcterms:W3CDTF">2013-03-08T17:25:00Z</dcterms:created>
  <dcterms:modified xsi:type="dcterms:W3CDTF">2015-04-16T12:05:00Z</dcterms:modified>
</cp:coreProperties>
</file>